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207DE7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0E2E9A15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39128AD6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1A45849F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5727CE62" w14:textId="77777777" w:rsid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12321108" w14:textId="77777777" w:rsidR="001B0D76" w:rsidRPr="008048F4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5F237271" w14:textId="6FF565FD" w:rsidR="001B0D76" w:rsidRPr="008048F4" w:rsidRDefault="001B0D76" w:rsidP="008048F4">
      <w:pPr>
        <w:spacing w:after="0"/>
        <w:jc w:val="center"/>
        <w:rPr>
          <w:rFonts w:ascii="Arial" w:hAnsi="Arial" w:cs="Arial"/>
          <w:b/>
          <w:color w:val="000080"/>
          <w:sz w:val="20"/>
          <w:szCs w:val="20"/>
          <w:lang w:val="ca-ES"/>
        </w:rPr>
      </w:pPr>
      <w:r w:rsidRPr="008048F4">
        <w:rPr>
          <w:rFonts w:ascii="Arial" w:hAnsi="Arial" w:cs="Arial"/>
          <w:b/>
          <w:color w:val="000080"/>
          <w:sz w:val="20"/>
          <w:szCs w:val="20"/>
          <w:lang w:val="ca-ES"/>
        </w:rPr>
        <w:t>ANNE</w:t>
      </w:r>
      <w:r w:rsidR="008048F4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X </w:t>
      </w:r>
      <w:r w:rsidR="00674421" w:rsidRPr="008048F4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VI: </w:t>
      </w:r>
      <w:r w:rsidRPr="008048F4">
        <w:rPr>
          <w:rFonts w:ascii="Arial" w:hAnsi="Arial" w:cs="Arial"/>
          <w:b/>
          <w:color w:val="000080"/>
          <w:sz w:val="20"/>
          <w:szCs w:val="20"/>
          <w:lang w:val="ca-ES"/>
        </w:rPr>
        <w:t xml:space="preserve">DECLARACIÓ DE SUBMISSIÓ ALS JUTJATS I TRIBUNALS ESPANYOLS </w:t>
      </w:r>
    </w:p>
    <w:p w14:paraId="6DEA356F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color w:val="EE0000"/>
          <w:sz w:val="20"/>
          <w:szCs w:val="20"/>
          <w:lang w:val="ca-ES"/>
        </w:rPr>
      </w:pPr>
      <w:r w:rsidRPr="008048F4">
        <w:rPr>
          <w:rFonts w:ascii="Arial" w:eastAsia="Arial" w:hAnsi="Arial" w:cs="Arial"/>
          <w:color w:val="EE0000"/>
          <w:sz w:val="20"/>
          <w:szCs w:val="20"/>
          <w:lang w:val="ca-ES"/>
        </w:rPr>
        <w:t xml:space="preserve"> (empreses estrangeres) </w:t>
      </w:r>
    </w:p>
    <w:p w14:paraId="4D10E21A" w14:textId="77777777" w:rsidR="001B0D76" w:rsidRPr="008048F4" w:rsidRDefault="001B0D76" w:rsidP="001B0D76">
      <w:pPr>
        <w:spacing w:line="336" w:lineRule="exact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1BBEE62D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El/la Sr./Sra. ............................................................., amb DNI núm.............. , en nom propi o com a (càrrec)................ de l’empresa (nom).................., en nom i representació d’aquesta empresa, amb residència al carrer........................ número........, i amb NIF................., declara sota la seva responsabilitat que:</w:t>
      </w:r>
    </w:p>
    <w:p w14:paraId="059100F4" w14:textId="77777777" w:rsidR="001B0D76" w:rsidRPr="008048F4" w:rsidRDefault="001B0D76" w:rsidP="001B0D76">
      <w:pPr>
        <w:rPr>
          <w:rFonts w:ascii="Arial" w:eastAsia="Arial" w:hAnsi="Arial" w:cs="Arial"/>
          <w:sz w:val="20"/>
          <w:szCs w:val="20"/>
          <w:lang w:val="ca-ES"/>
        </w:rPr>
      </w:pPr>
    </w:p>
    <w:p w14:paraId="26DE3163" w14:textId="77777777" w:rsidR="001B0D76" w:rsidRPr="008048F4" w:rsidRDefault="001B0D76" w:rsidP="001B0D76">
      <w:pPr>
        <w:numPr>
          <w:ilvl w:val="0"/>
          <w:numId w:val="39"/>
        </w:numPr>
        <w:spacing w:after="200" w:line="276" w:lineRule="auto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L’empresa a la que represento es sotmetrà, en cas de resultar adjudicatària, als jutjats i tribunals espanyols de qualsevol ordre per a totes les incidències que puguin sorgir del contracte, amb renúncia expressa al seu propi fur.</w:t>
      </w:r>
    </w:p>
    <w:p w14:paraId="351964E7" w14:textId="77777777" w:rsidR="001B0D76" w:rsidRPr="008048F4" w:rsidRDefault="001B0D76" w:rsidP="001B0D76">
      <w:pPr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2A40C5C4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I perquè consti, signo aquesta declaració.</w:t>
      </w:r>
    </w:p>
    <w:p w14:paraId="11EFAD7F" w14:textId="77777777" w:rsidR="001B0D76" w:rsidRPr="008048F4" w:rsidRDefault="001B0D76" w:rsidP="001B0D76">
      <w:pPr>
        <w:spacing w:line="37" w:lineRule="exact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32DFAAF1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(lloc i data )</w:t>
      </w:r>
    </w:p>
    <w:p w14:paraId="49ADB62B" w14:textId="77777777" w:rsidR="001B0D76" w:rsidRPr="008048F4" w:rsidRDefault="001B0D76" w:rsidP="001B0D76">
      <w:pPr>
        <w:spacing w:line="40" w:lineRule="exact"/>
        <w:jc w:val="both"/>
        <w:rPr>
          <w:rFonts w:ascii="Arial" w:eastAsia="Arial" w:hAnsi="Arial" w:cs="Arial"/>
          <w:sz w:val="20"/>
          <w:szCs w:val="20"/>
          <w:lang w:val="ca-ES"/>
        </w:rPr>
      </w:pPr>
    </w:p>
    <w:p w14:paraId="28326890" w14:textId="77777777" w:rsidR="001B0D76" w:rsidRPr="008048F4" w:rsidRDefault="001B0D76" w:rsidP="001B0D76">
      <w:pPr>
        <w:spacing w:line="0" w:lineRule="atLeast"/>
        <w:ind w:left="260"/>
        <w:jc w:val="both"/>
        <w:rPr>
          <w:rFonts w:ascii="Arial" w:eastAsia="Arial" w:hAnsi="Arial" w:cs="Arial"/>
          <w:sz w:val="20"/>
          <w:szCs w:val="20"/>
          <w:lang w:val="ca-ES"/>
        </w:rPr>
      </w:pPr>
      <w:r w:rsidRPr="008048F4">
        <w:rPr>
          <w:rFonts w:ascii="Arial" w:eastAsia="Arial" w:hAnsi="Arial" w:cs="Arial"/>
          <w:sz w:val="20"/>
          <w:szCs w:val="20"/>
          <w:lang w:val="ca-ES"/>
        </w:rPr>
        <w:t>Signatura</w:t>
      </w:r>
    </w:p>
    <w:p w14:paraId="2B259DD4" w14:textId="77777777" w:rsidR="001B0D76" w:rsidRPr="001B0D76" w:rsidRDefault="001B0D76" w:rsidP="001B0D7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  <w:lang w:val="ca-ES"/>
        </w:rPr>
      </w:pPr>
    </w:p>
    <w:sectPr w:rsidR="001B0D76" w:rsidRPr="001B0D76" w:rsidSect="002C2607">
      <w:headerReference w:type="default" r:id="rId11"/>
      <w:footerReference w:type="default" r:id="rId12"/>
      <w:pgSz w:w="11906" w:h="16838"/>
      <w:pgMar w:top="941" w:right="1701" w:bottom="1417" w:left="1701" w:header="709" w:footer="709" w:gutter="0"/>
      <w:pgBorders w:offsetFrom="page">
        <w:top w:val="single" w:sz="4" w:space="24" w:color="002060"/>
        <w:left w:val="single" w:sz="4" w:space="24" w:color="002060"/>
        <w:bottom w:val="single" w:sz="4" w:space="24" w:color="002060"/>
        <w:right w:val="single" w:sz="4" w:space="24" w:color="00206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E0BC59" w14:textId="77777777" w:rsidR="00F14476" w:rsidRDefault="00F14476" w:rsidP="002234F6">
      <w:pPr>
        <w:spacing w:after="0" w:line="240" w:lineRule="auto"/>
      </w:pPr>
      <w:r>
        <w:separator/>
      </w:r>
    </w:p>
  </w:endnote>
  <w:endnote w:type="continuationSeparator" w:id="0">
    <w:p w14:paraId="18301E95" w14:textId="77777777" w:rsidR="00F14476" w:rsidRDefault="00F14476" w:rsidP="002234F6">
      <w:pPr>
        <w:spacing w:after="0" w:line="240" w:lineRule="auto"/>
      </w:pPr>
      <w:r>
        <w:continuationSeparator/>
      </w:r>
    </w:p>
  </w:endnote>
  <w:endnote w:type="continuationNotice" w:id="1">
    <w:p w14:paraId="12226A79" w14:textId="77777777" w:rsidR="00F14476" w:rsidRDefault="00F1447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color w:val="002060"/>
        <w:sz w:val="16"/>
        <w:szCs w:val="16"/>
      </w:rPr>
      <w:id w:val="-16125851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color w:val="002060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F9929C" w14:textId="12D6311C" w:rsidR="000A769A" w:rsidRPr="002C2607" w:rsidRDefault="007E5A8D" w:rsidP="007E5A8D">
            <w:pPr>
              <w:pStyle w:val="Piedepgina"/>
              <w:jc w:val="right"/>
              <w:rPr>
                <w:rFonts w:ascii="Arial" w:hAnsi="Arial" w:cs="Arial"/>
                <w:color w:val="002060"/>
                <w:sz w:val="16"/>
                <w:szCs w:val="16"/>
              </w:rPr>
            </w:pPr>
            <w:proofErr w:type="spellStart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>Pàgina</w:t>
            </w:r>
            <w:proofErr w:type="spellEnd"/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2C2607">
              <w:rPr>
                <w:rFonts w:ascii="Arial" w:hAnsi="Arial" w:cs="Arial"/>
                <w:color w:val="002060"/>
                <w:sz w:val="16"/>
                <w:szCs w:val="16"/>
              </w:rPr>
              <w:t xml:space="preserve"> de 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begin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instrText>NUMPAGES</w:instrTex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separate"/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t>2</w:t>
            </w:r>
            <w:r w:rsidRPr="002C2607">
              <w:rPr>
                <w:rFonts w:ascii="Arial" w:hAnsi="Arial" w:cs="Arial"/>
                <w:b/>
                <w:bCs/>
                <w:color w:val="00206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D4A36" w14:textId="77777777" w:rsidR="00F14476" w:rsidRDefault="00F14476" w:rsidP="002234F6">
      <w:pPr>
        <w:spacing w:after="0" w:line="240" w:lineRule="auto"/>
      </w:pPr>
      <w:r>
        <w:separator/>
      </w:r>
    </w:p>
  </w:footnote>
  <w:footnote w:type="continuationSeparator" w:id="0">
    <w:p w14:paraId="5FD12248" w14:textId="77777777" w:rsidR="00F14476" w:rsidRDefault="00F14476" w:rsidP="002234F6">
      <w:pPr>
        <w:spacing w:after="0" w:line="240" w:lineRule="auto"/>
      </w:pPr>
      <w:r>
        <w:continuationSeparator/>
      </w:r>
    </w:p>
  </w:footnote>
  <w:footnote w:type="continuationNotice" w:id="1">
    <w:p w14:paraId="771790F9" w14:textId="77777777" w:rsidR="00F14476" w:rsidRDefault="00F1447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809" w:type="dxa"/>
      <w:tblLook w:val="04A0" w:firstRow="1" w:lastRow="0" w:firstColumn="1" w:lastColumn="0" w:noHBand="0" w:noVBand="1"/>
    </w:tblPr>
    <w:tblGrid>
      <w:gridCol w:w="4266"/>
      <w:gridCol w:w="4543"/>
    </w:tblGrid>
    <w:tr w:rsidR="0051021C" w14:paraId="46B8C455" w14:textId="77777777" w:rsidTr="00F22753">
      <w:trPr>
        <w:trHeight w:val="1266"/>
      </w:trPr>
      <w:tc>
        <w:tcPr>
          <w:tcW w:w="4266" w:type="dxa"/>
          <w:hideMark/>
        </w:tcPr>
        <w:p w14:paraId="150F406B" w14:textId="5D1AC159" w:rsidR="0051021C" w:rsidRDefault="0051021C" w:rsidP="0051021C">
          <w:pPr>
            <w:pStyle w:val="Encabezado"/>
            <w:spacing w:line="252" w:lineRule="auto"/>
          </w:pPr>
          <w:bookmarkStart w:id="0" w:name="_Hlk36132681"/>
          <w:r w:rsidRPr="000B769D">
            <w:rPr>
              <w:rFonts w:ascii="Verdana" w:hAnsi="Verdana"/>
              <w:noProof/>
              <w:sz w:val="16"/>
              <w:lang w:eastAsia="es-ES"/>
            </w:rPr>
            <w:drawing>
              <wp:anchor distT="0" distB="0" distL="114300" distR="114300" simplePos="0" relativeHeight="251661312" behindDoc="0" locked="0" layoutInCell="1" allowOverlap="1" wp14:anchorId="66785915" wp14:editId="31FE6E18">
                <wp:simplePos x="0" y="0"/>
                <wp:positionH relativeFrom="margin">
                  <wp:posOffset>-76200</wp:posOffset>
                </wp:positionH>
                <wp:positionV relativeFrom="margin">
                  <wp:posOffset>-881380</wp:posOffset>
                </wp:positionV>
                <wp:extent cx="1763395" cy="779780"/>
                <wp:effectExtent l="0" t="0" r="8255" b="1270"/>
                <wp:wrapSquare wrapText="bothSides"/>
                <wp:docPr id="10" name="Imagen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395" cy="7797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543" w:type="dxa"/>
          <w:hideMark/>
        </w:tcPr>
        <w:p w14:paraId="0D040231" w14:textId="77777777" w:rsidR="000B7B3E" w:rsidRDefault="000B7B3E" w:rsidP="000B7B3E">
          <w:pPr>
            <w:pStyle w:val="Encabezado"/>
            <w:spacing w:after="240" w:line="252" w:lineRule="auto"/>
            <w:ind w:firstLine="3133"/>
            <w:jc w:val="both"/>
            <w:rPr>
              <w:rFonts w:ascii="Arial" w:hAnsi="Arial" w:cs="Arial"/>
              <w:b/>
              <w:bCs/>
              <w:sz w:val="14"/>
              <w:szCs w:val="14"/>
            </w:rPr>
          </w:pPr>
          <w:r>
            <w:rPr>
              <w:rFonts w:ascii="Arial" w:hAnsi="Arial" w:cs="Arial"/>
              <w:b/>
              <w:bCs/>
              <w:sz w:val="14"/>
              <w:szCs w:val="14"/>
            </w:rPr>
            <w:t>2026-0036-OSB</w:t>
          </w: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</w:p>
        <w:p w14:paraId="43D11253" w14:textId="2F466E81" w:rsidR="0051021C" w:rsidRDefault="0051021C" w:rsidP="003D2A44">
          <w:pPr>
            <w:pStyle w:val="Encabezado"/>
            <w:spacing w:after="240" w:line="252" w:lineRule="auto"/>
            <w:jc w:val="both"/>
            <w:rPr>
              <w:rFonts w:ascii="Calibri" w:hAnsi="Calibri" w:cs="Times New Roman"/>
            </w:rPr>
          </w:pPr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Establiment de l' Acord Marc d'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homologació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de </w:t>
          </w:r>
          <w:proofErr w:type="spellStart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>proveïdors</w:t>
          </w:r>
          <w:proofErr w:type="spellEnd"/>
          <w:r w:rsidRPr="005C78ED">
            <w:rPr>
              <w:rFonts w:ascii="Arial" w:hAnsi="Arial" w:cs="Arial"/>
              <w:b/>
              <w:bCs/>
              <w:sz w:val="14"/>
              <w:szCs w:val="14"/>
            </w:rPr>
            <w:t xml:space="preserve"> 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pel subministrament de copolímer d’acrilamida </w:t>
          </w:r>
          <w:r w:rsidR="000B7B3E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>catiònic</w:t>
          </w:r>
          <w:r w:rsidR="003D2A44" w:rsidRPr="00FC650A">
            <w:rPr>
              <w:rFonts w:ascii="Arial" w:hAnsi="Arial" w:cs="Arial"/>
              <w:b/>
              <w:bCs/>
              <w:sz w:val="14"/>
              <w:szCs w:val="14"/>
              <w:lang w:val="ca-ES"/>
            </w:rPr>
            <w:t xml:space="preserve"> sòlid pel tractament del fang procedent de la potabilització d’aigua a l’ETAP Ter d’ATL</w:t>
          </w:r>
        </w:p>
      </w:tc>
      <w:bookmarkEnd w:id="0"/>
    </w:tr>
  </w:tbl>
  <w:p w14:paraId="0FF9929A" w14:textId="3FDD40E2" w:rsidR="000A769A" w:rsidRDefault="00AA25A7" w:rsidP="002C2607">
    <w:pPr>
      <w:spacing w:after="0"/>
    </w:pPr>
    <w:r>
      <w:rPr>
        <w:rFonts w:ascii="Times New Roman" w:hAnsi="Times New Roman"/>
        <w:noProof/>
        <w:sz w:val="24"/>
        <w:szCs w:val="24"/>
        <w:lang w:eastAsia="es-ES"/>
      </w:rPr>
      <mc:AlternateContent>
        <mc:Choice Requires="wps">
          <w:drawing>
            <wp:anchor distT="45720" distB="45720" distL="114300" distR="114300" simplePos="0" relativeHeight="251659264" behindDoc="1" locked="0" layoutInCell="1" allowOverlap="1" wp14:anchorId="260EE9B5" wp14:editId="13EE33B5">
              <wp:simplePos x="0" y="0"/>
              <wp:positionH relativeFrom="column">
                <wp:posOffset>-556260</wp:posOffset>
              </wp:positionH>
              <wp:positionV relativeFrom="margin">
                <wp:posOffset>9525</wp:posOffset>
              </wp:positionV>
              <wp:extent cx="340360" cy="3257550"/>
              <wp:effectExtent l="0" t="0" r="21590" b="19050"/>
              <wp:wrapNone/>
              <wp:docPr id="302036997" name="Cuadro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0360" cy="3257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5CCE0EA" w14:textId="5C0A639A" w:rsidR="00AA25A7" w:rsidRPr="007113B3" w:rsidRDefault="00892E0C" w:rsidP="00AA25A7">
                          <w:pPr>
                            <w:rPr>
                              <w:color w:val="002060"/>
                              <w:sz w:val="20"/>
                              <w:szCs w:val="20"/>
                            </w:rPr>
                          </w:pPr>
                          <w:r w:rsidRPr="00892E0C">
                            <w:rPr>
                              <w:rFonts w:ascii="Arial" w:hAnsi="Arial" w:cs="Arial"/>
                              <w:color w:val="002060"/>
                              <w:sz w:val="20"/>
                              <w:szCs w:val="20"/>
                            </w:rPr>
                            <w:t>ENS D’ABASTAMENT D’AIGUA TER-LLOBREGAT</w:t>
                          </w:r>
                        </w:p>
                      </w:txbxContent>
                    </wps:txbx>
                    <wps:bodyPr rot="0" vertOverflow="clip" horzOverflow="clip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60EE9B5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-43.8pt;margin-top:.75pt;width:26.8pt;height:256.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" strokecolor="white">
              <v:textbox style="layout-flow:vertical;mso-layout-flow-alt:bottom-to-top">
                <w:txbxContent>
                  <w:p w14:paraId="25CCE0EA" w14:textId="5C0A639A" w:rsidR="00AA25A7" w:rsidRPr="007113B3" w:rsidRDefault="00892E0C" w:rsidP="00AA25A7">
                    <w:pPr>
                      <w:rPr>
                        <w:color w:val="002060"/>
                        <w:sz w:val="20"/>
                        <w:szCs w:val="20"/>
                      </w:rPr>
                    </w:pPr>
                    <w:r w:rsidRPr="00892E0C">
                      <w:rPr>
                        <w:rFonts w:ascii="Arial" w:hAnsi="Arial" w:cs="Arial"/>
                        <w:color w:val="002060"/>
                        <w:sz w:val="20"/>
                        <w:szCs w:val="20"/>
                      </w:rPr>
                      <w:t>ENS D’ABASTAMENT D’AIGUA TER-LLOBREGAT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A117E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0C65983"/>
    <w:multiLevelType w:val="hybridMultilevel"/>
    <w:tmpl w:val="9FE6E36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E46B79"/>
    <w:multiLevelType w:val="multilevel"/>
    <w:tmpl w:val="8FD089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  <w:color w:val="00206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  <w:color w:val="00204F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3FC774D"/>
    <w:multiLevelType w:val="hybridMultilevel"/>
    <w:tmpl w:val="145420E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30432"/>
    <w:multiLevelType w:val="hybridMultilevel"/>
    <w:tmpl w:val="5CAC88B8"/>
    <w:lvl w:ilvl="0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9302510"/>
    <w:multiLevelType w:val="hybridMultilevel"/>
    <w:tmpl w:val="4000D21E"/>
    <w:lvl w:ilvl="0" w:tplc="0C0A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6" w15:restartNumberingAfterBreak="0">
    <w:nsid w:val="094D77B4"/>
    <w:multiLevelType w:val="multilevel"/>
    <w:tmpl w:val="FF3C2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EE2316"/>
    <w:multiLevelType w:val="hybridMultilevel"/>
    <w:tmpl w:val="83F6EE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EA3F63"/>
    <w:multiLevelType w:val="hybridMultilevel"/>
    <w:tmpl w:val="E6863846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43EF9"/>
    <w:multiLevelType w:val="hybridMultilevel"/>
    <w:tmpl w:val="161ED54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FC401C"/>
    <w:multiLevelType w:val="hybridMultilevel"/>
    <w:tmpl w:val="4CD607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60E7F"/>
    <w:multiLevelType w:val="hybridMultilevel"/>
    <w:tmpl w:val="98E058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F16DF0"/>
    <w:multiLevelType w:val="hybridMultilevel"/>
    <w:tmpl w:val="D9CAC5D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1D6EB1"/>
    <w:multiLevelType w:val="hybridMultilevel"/>
    <w:tmpl w:val="986035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54496E"/>
    <w:multiLevelType w:val="hybridMultilevel"/>
    <w:tmpl w:val="67E2CD9A"/>
    <w:lvl w:ilvl="0" w:tplc="1354F2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502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538A81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E217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74A91A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CFEEA8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6D428D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C480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1AA4B7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051451"/>
    <w:multiLevelType w:val="hybridMultilevel"/>
    <w:tmpl w:val="A45A9B7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DE022E"/>
    <w:multiLevelType w:val="hybridMultilevel"/>
    <w:tmpl w:val="AB927C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973800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8311A06"/>
    <w:multiLevelType w:val="hybridMultilevel"/>
    <w:tmpl w:val="8EE68D64"/>
    <w:lvl w:ilvl="0" w:tplc="6E70449C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1507B5"/>
    <w:multiLevelType w:val="hybridMultilevel"/>
    <w:tmpl w:val="0A22F58A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10CAD"/>
    <w:multiLevelType w:val="hybridMultilevel"/>
    <w:tmpl w:val="ADDC7DD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52220E"/>
    <w:multiLevelType w:val="hybridMultilevel"/>
    <w:tmpl w:val="F7065522"/>
    <w:lvl w:ilvl="0" w:tplc="B05C47AC">
      <w:start w:val="7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E424C1"/>
    <w:multiLevelType w:val="hybridMultilevel"/>
    <w:tmpl w:val="4A061AA2"/>
    <w:lvl w:ilvl="0" w:tplc="040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774B86"/>
    <w:multiLevelType w:val="hybridMultilevel"/>
    <w:tmpl w:val="106C77E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50476A6"/>
    <w:multiLevelType w:val="hybridMultilevel"/>
    <w:tmpl w:val="FB02FD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1B0E25"/>
    <w:multiLevelType w:val="hybridMultilevel"/>
    <w:tmpl w:val="89AC25BA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94F2DB4"/>
    <w:multiLevelType w:val="hybridMultilevel"/>
    <w:tmpl w:val="F96AED6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404725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AD76C2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D464645"/>
    <w:multiLevelType w:val="multilevel"/>
    <w:tmpl w:val="4C7A702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002060"/>
        <w:lang w:val="es-ES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" w:hAnsi="Arial" w:cs="Arial" w:hint="default"/>
        <w:b w:val="0"/>
        <w:bCs/>
        <w:color w:val="00206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color w:val="00206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3162B3"/>
    <w:multiLevelType w:val="multilevel"/>
    <w:tmpl w:val="FBE29C80"/>
    <w:lvl w:ilvl="0">
      <w:start w:val="1"/>
      <w:numFmt w:val="decimal"/>
      <w:lvlText w:val="%1."/>
      <w:lvlJc w:val="left"/>
      <w:pPr>
        <w:ind w:left="720" w:hanging="360"/>
      </w:pPr>
      <w:rPr>
        <w:b/>
        <w:color w:val="002060"/>
        <w:sz w:val="20"/>
        <w:szCs w:val="20"/>
        <w:u w:val="none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b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u w:val="none"/>
      </w:rPr>
    </w:lvl>
    <w:lvl w:ilvl="4">
      <w:start w:val="1"/>
      <w:numFmt w:val="decimal"/>
      <w:lvlText w:val="%1.%2.%3.%4.%5."/>
      <w:lvlJc w:val="left"/>
      <w:pPr>
        <w:ind w:left="3600" w:hanging="360"/>
      </w:pPr>
      <w:rPr>
        <w:u w:val="none"/>
      </w:rPr>
    </w:lvl>
    <w:lvl w:ilvl="5">
      <w:start w:val="1"/>
      <w:numFmt w:val="decimal"/>
      <w:lvlText w:val="%1.%2.%3.%4.%5.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u w:val="none"/>
      </w:rPr>
    </w:lvl>
    <w:lvl w:ilvl="7">
      <w:start w:val="1"/>
      <w:numFmt w:val="decimal"/>
      <w:lvlText w:val="%1.%2.%3.%4.%5.%6.%7.%8."/>
      <w:lvlJc w:val="left"/>
      <w:pPr>
        <w:ind w:left="5760" w:hanging="360"/>
      </w:pPr>
      <w:rPr>
        <w:u w:val="none"/>
      </w:rPr>
    </w:lvl>
    <w:lvl w:ilvl="8">
      <w:start w:val="1"/>
      <w:numFmt w:val="decimal"/>
      <w:lvlText w:val="%1.%2.%3.%4.%5.%6.%7.%8.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5038279F"/>
    <w:multiLevelType w:val="multilevel"/>
    <w:tmpl w:val="5CA8FDF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numFmt w:val="decimal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numFmt w:val="decimal"/>
      <w:lvlText w:val="o"/>
      <w:lvlJc w:val="left"/>
      <w:pPr>
        <w:ind w:left="1224" w:hanging="504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5061716E"/>
    <w:multiLevelType w:val="hybridMultilevel"/>
    <w:tmpl w:val="A89AB4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AF6145"/>
    <w:multiLevelType w:val="hybridMultilevel"/>
    <w:tmpl w:val="7504A7FE"/>
    <w:lvl w:ilvl="0" w:tplc="4274C6EA">
      <w:start w:val="22"/>
      <w:numFmt w:val="bullet"/>
      <w:lvlText w:val="-"/>
      <w:lvlJc w:val="left"/>
      <w:pPr>
        <w:ind w:left="644" w:hanging="360"/>
      </w:pPr>
      <w:rPr>
        <w:rFonts w:ascii="Arial" w:eastAsia="Arial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77575A6"/>
    <w:multiLevelType w:val="hybridMultilevel"/>
    <w:tmpl w:val="4A061AA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1719FE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5B0943CB"/>
    <w:multiLevelType w:val="hybridMultilevel"/>
    <w:tmpl w:val="EF1E145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AA2B9B"/>
    <w:multiLevelType w:val="hybridMultilevel"/>
    <w:tmpl w:val="1FE4AF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1C450F"/>
    <w:multiLevelType w:val="hybridMultilevel"/>
    <w:tmpl w:val="F8604608"/>
    <w:lvl w:ilvl="0" w:tplc="53CE61E4">
      <w:start w:val="5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2F4E41"/>
    <w:multiLevelType w:val="hybridMultilevel"/>
    <w:tmpl w:val="C162637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324708"/>
    <w:multiLevelType w:val="hybridMultilevel"/>
    <w:tmpl w:val="A15A7244"/>
    <w:lvl w:ilvl="0" w:tplc="0C0A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41" w15:restartNumberingAfterBreak="0">
    <w:nsid w:val="6E3E1DEC"/>
    <w:multiLevelType w:val="hybridMultilevel"/>
    <w:tmpl w:val="A15CF25E"/>
    <w:lvl w:ilvl="0" w:tplc="19A0713C">
      <w:start w:val="2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5D0CA2"/>
    <w:multiLevelType w:val="multilevel"/>
    <w:tmpl w:val="2EA02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3597CB8"/>
    <w:multiLevelType w:val="multilevel"/>
    <w:tmpl w:val="65922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72D48D3"/>
    <w:multiLevelType w:val="hybridMultilevel"/>
    <w:tmpl w:val="164224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DA404A"/>
    <w:multiLevelType w:val="hybridMultilevel"/>
    <w:tmpl w:val="2BF6F8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BD15882"/>
    <w:multiLevelType w:val="multilevel"/>
    <w:tmpl w:val="D7E4E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 w15:restartNumberingAfterBreak="0">
    <w:nsid w:val="7EAD114B"/>
    <w:multiLevelType w:val="hybridMultilevel"/>
    <w:tmpl w:val="BE3ED79E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271059193">
    <w:abstractNumId w:val="29"/>
  </w:num>
  <w:num w:numId="2" w16cid:durableId="184951941">
    <w:abstractNumId w:val="45"/>
  </w:num>
  <w:num w:numId="3" w16cid:durableId="956064102">
    <w:abstractNumId w:val="11"/>
  </w:num>
  <w:num w:numId="4" w16cid:durableId="831532555">
    <w:abstractNumId w:val="7"/>
  </w:num>
  <w:num w:numId="5" w16cid:durableId="607087110">
    <w:abstractNumId w:val="46"/>
  </w:num>
  <w:num w:numId="6" w16cid:durableId="1580601875">
    <w:abstractNumId w:val="1"/>
  </w:num>
  <w:num w:numId="7" w16cid:durableId="86583964">
    <w:abstractNumId w:val="27"/>
  </w:num>
  <w:num w:numId="8" w16cid:durableId="1713185831">
    <w:abstractNumId w:val="24"/>
  </w:num>
  <w:num w:numId="9" w16cid:durableId="569509656">
    <w:abstractNumId w:val="16"/>
  </w:num>
  <w:num w:numId="10" w16cid:durableId="1517377525">
    <w:abstractNumId w:val="37"/>
  </w:num>
  <w:num w:numId="11" w16cid:durableId="1423452230">
    <w:abstractNumId w:val="36"/>
  </w:num>
  <w:num w:numId="12" w16cid:durableId="1640762508">
    <w:abstractNumId w:val="13"/>
  </w:num>
  <w:num w:numId="13" w16cid:durableId="904798268">
    <w:abstractNumId w:val="47"/>
  </w:num>
  <w:num w:numId="14" w16cid:durableId="191580382">
    <w:abstractNumId w:val="15"/>
  </w:num>
  <w:num w:numId="15" w16cid:durableId="1585725707">
    <w:abstractNumId w:val="35"/>
  </w:num>
  <w:num w:numId="16" w16cid:durableId="2146728845">
    <w:abstractNumId w:val="39"/>
  </w:num>
  <w:num w:numId="17" w16cid:durableId="2020886092">
    <w:abstractNumId w:val="17"/>
  </w:num>
  <w:num w:numId="18" w16cid:durableId="1460295501">
    <w:abstractNumId w:val="32"/>
  </w:num>
  <w:num w:numId="19" w16cid:durableId="1616793840">
    <w:abstractNumId w:val="23"/>
  </w:num>
  <w:num w:numId="20" w16cid:durableId="1140004617">
    <w:abstractNumId w:val="3"/>
  </w:num>
  <w:num w:numId="21" w16cid:durableId="1896813252">
    <w:abstractNumId w:val="31"/>
  </w:num>
  <w:num w:numId="22" w16cid:durableId="2091076092">
    <w:abstractNumId w:val="0"/>
  </w:num>
  <w:num w:numId="23" w16cid:durableId="1160468144">
    <w:abstractNumId w:val="42"/>
  </w:num>
  <w:num w:numId="24" w16cid:durableId="408426092">
    <w:abstractNumId w:val="43"/>
  </w:num>
  <w:num w:numId="25" w16cid:durableId="109521021">
    <w:abstractNumId w:val="6"/>
  </w:num>
  <w:num w:numId="26" w16cid:durableId="1474180202">
    <w:abstractNumId w:val="4"/>
  </w:num>
  <w:num w:numId="27" w16cid:durableId="1094395968">
    <w:abstractNumId w:val="28"/>
  </w:num>
  <w:num w:numId="28" w16cid:durableId="576206295">
    <w:abstractNumId w:val="5"/>
  </w:num>
  <w:num w:numId="29" w16cid:durableId="591016592">
    <w:abstractNumId w:val="40"/>
  </w:num>
  <w:num w:numId="30" w16cid:durableId="2125417435">
    <w:abstractNumId w:val="26"/>
  </w:num>
  <w:num w:numId="31" w16cid:durableId="696470876">
    <w:abstractNumId w:val="44"/>
  </w:num>
  <w:num w:numId="32" w16cid:durableId="78604961">
    <w:abstractNumId w:val="14"/>
  </w:num>
  <w:num w:numId="33" w16cid:durableId="251860690">
    <w:abstractNumId w:val="30"/>
  </w:num>
  <w:num w:numId="34" w16cid:durableId="1773891445">
    <w:abstractNumId w:val="12"/>
  </w:num>
  <w:num w:numId="35" w16cid:durableId="921109819">
    <w:abstractNumId w:val="25"/>
  </w:num>
  <w:num w:numId="36" w16cid:durableId="976030990">
    <w:abstractNumId w:val="10"/>
  </w:num>
  <w:num w:numId="37" w16cid:durableId="1787193674">
    <w:abstractNumId w:val="8"/>
  </w:num>
  <w:num w:numId="38" w16cid:durableId="1168330003">
    <w:abstractNumId w:val="38"/>
  </w:num>
  <w:num w:numId="39" w16cid:durableId="332033079">
    <w:abstractNumId w:val="21"/>
  </w:num>
  <w:num w:numId="40" w16cid:durableId="1090082855">
    <w:abstractNumId w:val="33"/>
  </w:num>
  <w:num w:numId="41" w16cid:durableId="1888175255">
    <w:abstractNumId w:val="41"/>
  </w:num>
  <w:num w:numId="42" w16cid:durableId="781849107">
    <w:abstractNumId w:val="22"/>
  </w:num>
  <w:num w:numId="43" w16cid:durableId="575822421">
    <w:abstractNumId w:val="34"/>
  </w:num>
  <w:num w:numId="44" w16cid:durableId="770853703">
    <w:abstractNumId w:val="2"/>
  </w:num>
  <w:num w:numId="45" w16cid:durableId="836921240">
    <w:abstractNumId w:val="20"/>
  </w:num>
  <w:num w:numId="46" w16cid:durableId="1805537740">
    <w:abstractNumId w:val="18"/>
  </w:num>
  <w:num w:numId="47" w16cid:durableId="420107953">
    <w:abstractNumId w:val="9"/>
  </w:num>
  <w:num w:numId="48" w16cid:durableId="63531819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646"/>
    <w:rsid w:val="00000632"/>
    <w:rsid w:val="00001137"/>
    <w:rsid w:val="000028AA"/>
    <w:rsid w:val="00003FA4"/>
    <w:rsid w:val="000077D7"/>
    <w:rsid w:val="00007E31"/>
    <w:rsid w:val="00012E78"/>
    <w:rsid w:val="000135C1"/>
    <w:rsid w:val="000136E3"/>
    <w:rsid w:val="00016D86"/>
    <w:rsid w:val="00017F41"/>
    <w:rsid w:val="00020298"/>
    <w:rsid w:val="00021669"/>
    <w:rsid w:val="000234E9"/>
    <w:rsid w:val="00026036"/>
    <w:rsid w:val="0003138B"/>
    <w:rsid w:val="000362C3"/>
    <w:rsid w:val="000367BA"/>
    <w:rsid w:val="000401D2"/>
    <w:rsid w:val="00042045"/>
    <w:rsid w:val="0004281A"/>
    <w:rsid w:val="00044585"/>
    <w:rsid w:val="0004526F"/>
    <w:rsid w:val="00050AAE"/>
    <w:rsid w:val="0005319B"/>
    <w:rsid w:val="000538D3"/>
    <w:rsid w:val="00054A26"/>
    <w:rsid w:val="00054B16"/>
    <w:rsid w:val="0005796F"/>
    <w:rsid w:val="00063651"/>
    <w:rsid w:val="00067FD8"/>
    <w:rsid w:val="00070E6E"/>
    <w:rsid w:val="000711C3"/>
    <w:rsid w:val="0007149A"/>
    <w:rsid w:val="00071BCE"/>
    <w:rsid w:val="00071C89"/>
    <w:rsid w:val="00073C1D"/>
    <w:rsid w:val="00073F15"/>
    <w:rsid w:val="000761D7"/>
    <w:rsid w:val="00076FB6"/>
    <w:rsid w:val="00077137"/>
    <w:rsid w:val="00077BEF"/>
    <w:rsid w:val="00080076"/>
    <w:rsid w:val="000815C0"/>
    <w:rsid w:val="00085561"/>
    <w:rsid w:val="000863D7"/>
    <w:rsid w:val="0008755E"/>
    <w:rsid w:val="0009144C"/>
    <w:rsid w:val="0009398F"/>
    <w:rsid w:val="000A06E2"/>
    <w:rsid w:val="000A0AEC"/>
    <w:rsid w:val="000A1464"/>
    <w:rsid w:val="000A281D"/>
    <w:rsid w:val="000A48BA"/>
    <w:rsid w:val="000A498F"/>
    <w:rsid w:val="000A4BE6"/>
    <w:rsid w:val="000A75D4"/>
    <w:rsid w:val="000A769A"/>
    <w:rsid w:val="000A7DD6"/>
    <w:rsid w:val="000B01AA"/>
    <w:rsid w:val="000B0E9D"/>
    <w:rsid w:val="000B39B1"/>
    <w:rsid w:val="000B4F0E"/>
    <w:rsid w:val="000B6262"/>
    <w:rsid w:val="000B7B3E"/>
    <w:rsid w:val="000C1990"/>
    <w:rsid w:val="000C4ECB"/>
    <w:rsid w:val="000C5B57"/>
    <w:rsid w:val="000C661B"/>
    <w:rsid w:val="000C7FD8"/>
    <w:rsid w:val="000D1081"/>
    <w:rsid w:val="000D234F"/>
    <w:rsid w:val="000D4030"/>
    <w:rsid w:val="000E3642"/>
    <w:rsid w:val="000F0060"/>
    <w:rsid w:val="000F085F"/>
    <w:rsid w:val="000F1445"/>
    <w:rsid w:val="000F4D5F"/>
    <w:rsid w:val="000F678F"/>
    <w:rsid w:val="00100C20"/>
    <w:rsid w:val="00101243"/>
    <w:rsid w:val="00101D3A"/>
    <w:rsid w:val="00101D6E"/>
    <w:rsid w:val="0010264B"/>
    <w:rsid w:val="001048F5"/>
    <w:rsid w:val="001049AA"/>
    <w:rsid w:val="00105745"/>
    <w:rsid w:val="00105E90"/>
    <w:rsid w:val="0010788F"/>
    <w:rsid w:val="001100D0"/>
    <w:rsid w:val="00110657"/>
    <w:rsid w:val="001126D6"/>
    <w:rsid w:val="001139FD"/>
    <w:rsid w:val="00114852"/>
    <w:rsid w:val="00114BA7"/>
    <w:rsid w:val="001157B1"/>
    <w:rsid w:val="00116D30"/>
    <w:rsid w:val="00117B74"/>
    <w:rsid w:val="00121D32"/>
    <w:rsid w:val="00124F20"/>
    <w:rsid w:val="00126C75"/>
    <w:rsid w:val="00131749"/>
    <w:rsid w:val="00132B50"/>
    <w:rsid w:val="0013697C"/>
    <w:rsid w:val="00136FEB"/>
    <w:rsid w:val="00137849"/>
    <w:rsid w:val="0014051F"/>
    <w:rsid w:val="001408DF"/>
    <w:rsid w:val="001409B8"/>
    <w:rsid w:val="00141EAA"/>
    <w:rsid w:val="00150E6E"/>
    <w:rsid w:val="0015108E"/>
    <w:rsid w:val="00154E66"/>
    <w:rsid w:val="00155B8E"/>
    <w:rsid w:val="00155D9B"/>
    <w:rsid w:val="00157C37"/>
    <w:rsid w:val="001610CE"/>
    <w:rsid w:val="00162A45"/>
    <w:rsid w:val="001634DA"/>
    <w:rsid w:val="001649E6"/>
    <w:rsid w:val="00172A8D"/>
    <w:rsid w:val="001735EB"/>
    <w:rsid w:val="0017466C"/>
    <w:rsid w:val="00174A20"/>
    <w:rsid w:val="00175058"/>
    <w:rsid w:val="00176077"/>
    <w:rsid w:val="00176BFF"/>
    <w:rsid w:val="00191BAA"/>
    <w:rsid w:val="001959ED"/>
    <w:rsid w:val="00196278"/>
    <w:rsid w:val="0019732A"/>
    <w:rsid w:val="00197EA4"/>
    <w:rsid w:val="001A00E8"/>
    <w:rsid w:val="001A12FB"/>
    <w:rsid w:val="001A1A05"/>
    <w:rsid w:val="001A2B12"/>
    <w:rsid w:val="001A3D18"/>
    <w:rsid w:val="001A4070"/>
    <w:rsid w:val="001A50C5"/>
    <w:rsid w:val="001A625B"/>
    <w:rsid w:val="001A759B"/>
    <w:rsid w:val="001A7A1D"/>
    <w:rsid w:val="001B01F7"/>
    <w:rsid w:val="001B0D76"/>
    <w:rsid w:val="001B1B10"/>
    <w:rsid w:val="001B2526"/>
    <w:rsid w:val="001B2D34"/>
    <w:rsid w:val="001B2E84"/>
    <w:rsid w:val="001B3881"/>
    <w:rsid w:val="001B41A1"/>
    <w:rsid w:val="001B45C2"/>
    <w:rsid w:val="001B4EE7"/>
    <w:rsid w:val="001B5156"/>
    <w:rsid w:val="001C1A28"/>
    <w:rsid w:val="001C2352"/>
    <w:rsid w:val="001C34DB"/>
    <w:rsid w:val="001C4AC7"/>
    <w:rsid w:val="001C5412"/>
    <w:rsid w:val="001C70ED"/>
    <w:rsid w:val="001C73BE"/>
    <w:rsid w:val="001D08A2"/>
    <w:rsid w:val="001D5CFE"/>
    <w:rsid w:val="001D5D1C"/>
    <w:rsid w:val="001D68DA"/>
    <w:rsid w:val="001E028B"/>
    <w:rsid w:val="001E714C"/>
    <w:rsid w:val="001F0C3E"/>
    <w:rsid w:val="001F28C2"/>
    <w:rsid w:val="001F3D50"/>
    <w:rsid w:val="001F50D8"/>
    <w:rsid w:val="001F68FF"/>
    <w:rsid w:val="001F6D62"/>
    <w:rsid w:val="001F7DF9"/>
    <w:rsid w:val="002014F5"/>
    <w:rsid w:val="00201700"/>
    <w:rsid w:val="002032E3"/>
    <w:rsid w:val="00203612"/>
    <w:rsid w:val="00205B05"/>
    <w:rsid w:val="0020674C"/>
    <w:rsid w:val="00210253"/>
    <w:rsid w:val="00211E05"/>
    <w:rsid w:val="002128AA"/>
    <w:rsid w:val="002142B4"/>
    <w:rsid w:val="00214B8B"/>
    <w:rsid w:val="00214F1A"/>
    <w:rsid w:val="002171F4"/>
    <w:rsid w:val="002234F6"/>
    <w:rsid w:val="00224746"/>
    <w:rsid w:val="00230E4D"/>
    <w:rsid w:val="00231F06"/>
    <w:rsid w:val="00236732"/>
    <w:rsid w:val="00236A98"/>
    <w:rsid w:val="00241858"/>
    <w:rsid w:val="0024412F"/>
    <w:rsid w:val="00251FF1"/>
    <w:rsid w:val="00252925"/>
    <w:rsid w:val="00254456"/>
    <w:rsid w:val="00254A5E"/>
    <w:rsid w:val="00255FE1"/>
    <w:rsid w:val="00257C2A"/>
    <w:rsid w:val="00257FA6"/>
    <w:rsid w:val="00266AE0"/>
    <w:rsid w:val="00267882"/>
    <w:rsid w:val="00270967"/>
    <w:rsid w:val="00271400"/>
    <w:rsid w:val="0027155A"/>
    <w:rsid w:val="00282026"/>
    <w:rsid w:val="002853CE"/>
    <w:rsid w:val="00287D51"/>
    <w:rsid w:val="00290803"/>
    <w:rsid w:val="00292677"/>
    <w:rsid w:val="0029371B"/>
    <w:rsid w:val="00295B08"/>
    <w:rsid w:val="002A2E65"/>
    <w:rsid w:val="002A75A7"/>
    <w:rsid w:val="002A7A60"/>
    <w:rsid w:val="002B58CE"/>
    <w:rsid w:val="002B777A"/>
    <w:rsid w:val="002B7B69"/>
    <w:rsid w:val="002C0669"/>
    <w:rsid w:val="002C185B"/>
    <w:rsid w:val="002C2607"/>
    <w:rsid w:val="002C4D74"/>
    <w:rsid w:val="002C5216"/>
    <w:rsid w:val="002C6161"/>
    <w:rsid w:val="002D1047"/>
    <w:rsid w:val="002D1A36"/>
    <w:rsid w:val="002D377D"/>
    <w:rsid w:val="002D65EB"/>
    <w:rsid w:val="002E036D"/>
    <w:rsid w:val="002E10B3"/>
    <w:rsid w:val="002E44E6"/>
    <w:rsid w:val="002E508F"/>
    <w:rsid w:val="002E7BF7"/>
    <w:rsid w:val="002F12DE"/>
    <w:rsid w:val="002F1ACA"/>
    <w:rsid w:val="002F43CB"/>
    <w:rsid w:val="002F4B43"/>
    <w:rsid w:val="002F5249"/>
    <w:rsid w:val="002F5CD2"/>
    <w:rsid w:val="002F78CB"/>
    <w:rsid w:val="00300C42"/>
    <w:rsid w:val="003018AD"/>
    <w:rsid w:val="003027AB"/>
    <w:rsid w:val="00303FE9"/>
    <w:rsid w:val="003121E6"/>
    <w:rsid w:val="00323E7A"/>
    <w:rsid w:val="00325006"/>
    <w:rsid w:val="003256F8"/>
    <w:rsid w:val="00325E88"/>
    <w:rsid w:val="00326568"/>
    <w:rsid w:val="00326C97"/>
    <w:rsid w:val="0032774B"/>
    <w:rsid w:val="003310C7"/>
    <w:rsid w:val="00331B36"/>
    <w:rsid w:val="00332FCF"/>
    <w:rsid w:val="00333863"/>
    <w:rsid w:val="00333985"/>
    <w:rsid w:val="00333D4D"/>
    <w:rsid w:val="00335D67"/>
    <w:rsid w:val="00337A1A"/>
    <w:rsid w:val="003423B6"/>
    <w:rsid w:val="003429D9"/>
    <w:rsid w:val="00345831"/>
    <w:rsid w:val="00345AFF"/>
    <w:rsid w:val="003463FD"/>
    <w:rsid w:val="0035494B"/>
    <w:rsid w:val="00356CBF"/>
    <w:rsid w:val="003639A4"/>
    <w:rsid w:val="00367B2A"/>
    <w:rsid w:val="003708C0"/>
    <w:rsid w:val="00370D15"/>
    <w:rsid w:val="00372BE3"/>
    <w:rsid w:val="00373548"/>
    <w:rsid w:val="0037356F"/>
    <w:rsid w:val="00374BB0"/>
    <w:rsid w:val="00377A56"/>
    <w:rsid w:val="00380C2D"/>
    <w:rsid w:val="00381220"/>
    <w:rsid w:val="0038217F"/>
    <w:rsid w:val="0038449D"/>
    <w:rsid w:val="00384AC1"/>
    <w:rsid w:val="003857A8"/>
    <w:rsid w:val="0038582B"/>
    <w:rsid w:val="00386041"/>
    <w:rsid w:val="00386ED8"/>
    <w:rsid w:val="00387F6F"/>
    <w:rsid w:val="00390C27"/>
    <w:rsid w:val="0039160F"/>
    <w:rsid w:val="003926C4"/>
    <w:rsid w:val="00392DB7"/>
    <w:rsid w:val="00393F76"/>
    <w:rsid w:val="00396E1F"/>
    <w:rsid w:val="003A00E6"/>
    <w:rsid w:val="003A048B"/>
    <w:rsid w:val="003A3F0D"/>
    <w:rsid w:val="003A6F69"/>
    <w:rsid w:val="003B25EA"/>
    <w:rsid w:val="003B2F41"/>
    <w:rsid w:val="003B3334"/>
    <w:rsid w:val="003B3FBF"/>
    <w:rsid w:val="003B4726"/>
    <w:rsid w:val="003B503E"/>
    <w:rsid w:val="003C0364"/>
    <w:rsid w:val="003C14AB"/>
    <w:rsid w:val="003C3B4E"/>
    <w:rsid w:val="003C58DC"/>
    <w:rsid w:val="003C62A6"/>
    <w:rsid w:val="003D280F"/>
    <w:rsid w:val="003D2A44"/>
    <w:rsid w:val="003D507D"/>
    <w:rsid w:val="003E11A3"/>
    <w:rsid w:val="003E5F6C"/>
    <w:rsid w:val="003F00F1"/>
    <w:rsid w:val="003F0355"/>
    <w:rsid w:val="003F3621"/>
    <w:rsid w:val="003F3CB6"/>
    <w:rsid w:val="003F6170"/>
    <w:rsid w:val="00400BBC"/>
    <w:rsid w:val="00405554"/>
    <w:rsid w:val="0041008F"/>
    <w:rsid w:val="00410E73"/>
    <w:rsid w:val="004114F8"/>
    <w:rsid w:val="00412BF4"/>
    <w:rsid w:val="00412CEA"/>
    <w:rsid w:val="00413414"/>
    <w:rsid w:val="004136ED"/>
    <w:rsid w:val="00415158"/>
    <w:rsid w:val="00417DDF"/>
    <w:rsid w:val="00420426"/>
    <w:rsid w:val="004204E2"/>
    <w:rsid w:val="00421111"/>
    <w:rsid w:val="004216E9"/>
    <w:rsid w:val="00421973"/>
    <w:rsid w:val="00421ABA"/>
    <w:rsid w:val="00421BD0"/>
    <w:rsid w:val="00422EEE"/>
    <w:rsid w:val="00434564"/>
    <w:rsid w:val="004404C2"/>
    <w:rsid w:val="004408E5"/>
    <w:rsid w:val="00440A02"/>
    <w:rsid w:val="00440A6F"/>
    <w:rsid w:val="00444436"/>
    <w:rsid w:val="00444883"/>
    <w:rsid w:val="00451A38"/>
    <w:rsid w:val="00452889"/>
    <w:rsid w:val="00452D95"/>
    <w:rsid w:val="00452FE4"/>
    <w:rsid w:val="0045358C"/>
    <w:rsid w:val="00453659"/>
    <w:rsid w:val="00453D4E"/>
    <w:rsid w:val="004545BD"/>
    <w:rsid w:val="00456888"/>
    <w:rsid w:val="004601EB"/>
    <w:rsid w:val="0046043E"/>
    <w:rsid w:val="00461BB4"/>
    <w:rsid w:val="00461FFB"/>
    <w:rsid w:val="00464967"/>
    <w:rsid w:val="00465004"/>
    <w:rsid w:val="00472457"/>
    <w:rsid w:val="00475053"/>
    <w:rsid w:val="004803E1"/>
    <w:rsid w:val="00480734"/>
    <w:rsid w:val="00482FD3"/>
    <w:rsid w:val="004830E5"/>
    <w:rsid w:val="0048360D"/>
    <w:rsid w:val="00483837"/>
    <w:rsid w:val="00485371"/>
    <w:rsid w:val="004912D1"/>
    <w:rsid w:val="004919C4"/>
    <w:rsid w:val="00493FB6"/>
    <w:rsid w:val="00495E07"/>
    <w:rsid w:val="00495F39"/>
    <w:rsid w:val="00496607"/>
    <w:rsid w:val="004A0110"/>
    <w:rsid w:val="004A0270"/>
    <w:rsid w:val="004A3CC7"/>
    <w:rsid w:val="004A3E6F"/>
    <w:rsid w:val="004A5101"/>
    <w:rsid w:val="004A630A"/>
    <w:rsid w:val="004A78D3"/>
    <w:rsid w:val="004B0D71"/>
    <w:rsid w:val="004B1D9F"/>
    <w:rsid w:val="004B2FA6"/>
    <w:rsid w:val="004B3077"/>
    <w:rsid w:val="004B37EC"/>
    <w:rsid w:val="004B4288"/>
    <w:rsid w:val="004B5F8B"/>
    <w:rsid w:val="004B77CE"/>
    <w:rsid w:val="004C158E"/>
    <w:rsid w:val="004C24FA"/>
    <w:rsid w:val="004C2E76"/>
    <w:rsid w:val="004C6E86"/>
    <w:rsid w:val="004D124C"/>
    <w:rsid w:val="004D572B"/>
    <w:rsid w:val="004D6D09"/>
    <w:rsid w:val="004E0BB9"/>
    <w:rsid w:val="004E0CA6"/>
    <w:rsid w:val="004E3061"/>
    <w:rsid w:val="004E5551"/>
    <w:rsid w:val="004E6659"/>
    <w:rsid w:val="004E6C39"/>
    <w:rsid w:val="004E76C6"/>
    <w:rsid w:val="004F07D1"/>
    <w:rsid w:val="004F2003"/>
    <w:rsid w:val="004F2AC3"/>
    <w:rsid w:val="004F2D34"/>
    <w:rsid w:val="004F3306"/>
    <w:rsid w:val="004F343E"/>
    <w:rsid w:val="004F4A86"/>
    <w:rsid w:val="004F6EB5"/>
    <w:rsid w:val="004F7374"/>
    <w:rsid w:val="00503313"/>
    <w:rsid w:val="005037F1"/>
    <w:rsid w:val="00504952"/>
    <w:rsid w:val="00504AE4"/>
    <w:rsid w:val="00504CD8"/>
    <w:rsid w:val="00506C8C"/>
    <w:rsid w:val="00507E3E"/>
    <w:rsid w:val="0051021C"/>
    <w:rsid w:val="0051190C"/>
    <w:rsid w:val="00513481"/>
    <w:rsid w:val="005137ED"/>
    <w:rsid w:val="0051638A"/>
    <w:rsid w:val="005174E8"/>
    <w:rsid w:val="00517D31"/>
    <w:rsid w:val="00520AE1"/>
    <w:rsid w:val="00521039"/>
    <w:rsid w:val="00521D07"/>
    <w:rsid w:val="00525898"/>
    <w:rsid w:val="00530691"/>
    <w:rsid w:val="005311F5"/>
    <w:rsid w:val="005317BF"/>
    <w:rsid w:val="005324F7"/>
    <w:rsid w:val="00534775"/>
    <w:rsid w:val="00535B7F"/>
    <w:rsid w:val="0053690E"/>
    <w:rsid w:val="00536EAA"/>
    <w:rsid w:val="005402A1"/>
    <w:rsid w:val="00543CD5"/>
    <w:rsid w:val="00544E6A"/>
    <w:rsid w:val="005467B8"/>
    <w:rsid w:val="00552161"/>
    <w:rsid w:val="005541E7"/>
    <w:rsid w:val="00557899"/>
    <w:rsid w:val="00560FC5"/>
    <w:rsid w:val="0056281F"/>
    <w:rsid w:val="00563D25"/>
    <w:rsid w:val="00573E6B"/>
    <w:rsid w:val="0057468A"/>
    <w:rsid w:val="005768A6"/>
    <w:rsid w:val="0057754A"/>
    <w:rsid w:val="00580311"/>
    <w:rsid w:val="00584ECC"/>
    <w:rsid w:val="00586180"/>
    <w:rsid w:val="00587984"/>
    <w:rsid w:val="00587A85"/>
    <w:rsid w:val="005952F7"/>
    <w:rsid w:val="00595B1B"/>
    <w:rsid w:val="005969AA"/>
    <w:rsid w:val="005A089F"/>
    <w:rsid w:val="005A3457"/>
    <w:rsid w:val="005A74E6"/>
    <w:rsid w:val="005B12C9"/>
    <w:rsid w:val="005B1439"/>
    <w:rsid w:val="005B3E4A"/>
    <w:rsid w:val="005B447C"/>
    <w:rsid w:val="005B5465"/>
    <w:rsid w:val="005B69BB"/>
    <w:rsid w:val="005C3528"/>
    <w:rsid w:val="005C422E"/>
    <w:rsid w:val="005C7321"/>
    <w:rsid w:val="005C7646"/>
    <w:rsid w:val="005D0F74"/>
    <w:rsid w:val="005D1A82"/>
    <w:rsid w:val="005D1AD6"/>
    <w:rsid w:val="005D396D"/>
    <w:rsid w:val="005D441A"/>
    <w:rsid w:val="005D5E8E"/>
    <w:rsid w:val="005D5F7F"/>
    <w:rsid w:val="005D68A0"/>
    <w:rsid w:val="005D703C"/>
    <w:rsid w:val="005D7EE6"/>
    <w:rsid w:val="005E2F8B"/>
    <w:rsid w:val="005E3585"/>
    <w:rsid w:val="005E398C"/>
    <w:rsid w:val="005E56E3"/>
    <w:rsid w:val="005F041D"/>
    <w:rsid w:val="005F0A90"/>
    <w:rsid w:val="005F0E76"/>
    <w:rsid w:val="005F192A"/>
    <w:rsid w:val="005F2AA5"/>
    <w:rsid w:val="005F47D5"/>
    <w:rsid w:val="005F4D47"/>
    <w:rsid w:val="005F5A22"/>
    <w:rsid w:val="005F72D8"/>
    <w:rsid w:val="005F7659"/>
    <w:rsid w:val="005F76EE"/>
    <w:rsid w:val="0060056B"/>
    <w:rsid w:val="006016E9"/>
    <w:rsid w:val="00604389"/>
    <w:rsid w:val="006057AC"/>
    <w:rsid w:val="00605DD8"/>
    <w:rsid w:val="0061054D"/>
    <w:rsid w:val="0061156F"/>
    <w:rsid w:val="00613F6B"/>
    <w:rsid w:val="006143DF"/>
    <w:rsid w:val="00614966"/>
    <w:rsid w:val="0061531B"/>
    <w:rsid w:val="00615A1F"/>
    <w:rsid w:val="006161F9"/>
    <w:rsid w:val="0063271A"/>
    <w:rsid w:val="00634186"/>
    <w:rsid w:val="00635A32"/>
    <w:rsid w:val="0063606B"/>
    <w:rsid w:val="0063638A"/>
    <w:rsid w:val="00642DBF"/>
    <w:rsid w:val="00644D5B"/>
    <w:rsid w:val="00645C2B"/>
    <w:rsid w:val="00647FFD"/>
    <w:rsid w:val="006509D0"/>
    <w:rsid w:val="006562B6"/>
    <w:rsid w:val="006579C7"/>
    <w:rsid w:val="00662135"/>
    <w:rsid w:val="00662C3F"/>
    <w:rsid w:val="00667AE8"/>
    <w:rsid w:val="00667BC8"/>
    <w:rsid w:val="00670603"/>
    <w:rsid w:val="0067191A"/>
    <w:rsid w:val="006734CF"/>
    <w:rsid w:val="00674272"/>
    <w:rsid w:val="00674421"/>
    <w:rsid w:val="00674E09"/>
    <w:rsid w:val="00675CF6"/>
    <w:rsid w:val="00680B48"/>
    <w:rsid w:val="00681520"/>
    <w:rsid w:val="00681B58"/>
    <w:rsid w:val="00684B26"/>
    <w:rsid w:val="0068565A"/>
    <w:rsid w:val="00692BE7"/>
    <w:rsid w:val="006946E3"/>
    <w:rsid w:val="00694E13"/>
    <w:rsid w:val="00695EDF"/>
    <w:rsid w:val="0069678E"/>
    <w:rsid w:val="006969C3"/>
    <w:rsid w:val="00697441"/>
    <w:rsid w:val="00697F44"/>
    <w:rsid w:val="006A1D94"/>
    <w:rsid w:val="006A2363"/>
    <w:rsid w:val="006A41AD"/>
    <w:rsid w:val="006A4F99"/>
    <w:rsid w:val="006A7363"/>
    <w:rsid w:val="006B123F"/>
    <w:rsid w:val="006B4716"/>
    <w:rsid w:val="006B7196"/>
    <w:rsid w:val="006C0867"/>
    <w:rsid w:val="006C3896"/>
    <w:rsid w:val="006C5D9B"/>
    <w:rsid w:val="006C5DAB"/>
    <w:rsid w:val="006C73F2"/>
    <w:rsid w:val="006C7EC8"/>
    <w:rsid w:val="006D1842"/>
    <w:rsid w:val="006D44B1"/>
    <w:rsid w:val="006D576D"/>
    <w:rsid w:val="006D590C"/>
    <w:rsid w:val="006D5DF9"/>
    <w:rsid w:val="006D65A2"/>
    <w:rsid w:val="006D7990"/>
    <w:rsid w:val="006E0358"/>
    <w:rsid w:val="006E3A9C"/>
    <w:rsid w:val="006E4871"/>
    <w:rsid w:val="006F2555"/>
    <w:rsid w:val="006F29FD"/>
    <w:rsid w:val="006F49D3"/>
    <w:rsid w:val="006F4B79"/>
    <w:rsid w:val="00700560"/>
    <w:rsid w:val="00702951"/>
    <w:rsid w:val="0070396A"/>
    <w:rsid w:val="0070400E"/>
    <w:rsid w:val="00704912"/>
    <w:rsid w:val="0071197E"/>
    <w:rsid w:val="00713E3E"/>
    <w:rsid w:val="00714C72"/>
    <w:rsid w:val="007246F7"/>
    <w:rsid w:val="0072624F"/>
    <w:rsid w:val="00730D98"/>
    <w:rsid w:val="0073160E"/>
    <w:rsid w:val="00731988"/>
    <w:rsid w:val="00733252"/>
    <w:rsid w:val="00736FC4"/>
    <w:rsid w:val="00737659"/>
    <w:rsid w:val="0074758E"/>
    <w:rsid w:val="00751A0A"/>
    <w:rsid w:val="00751B30"/>
    <w:rsid w:val="00753F9D"/>
    <w:rsid w:val="00755862"/>
    <w:rsid w:val="00755C6B"/>
    <w:rsid w:val="0075670B"/>
    <w:rsid w:val="00761AEE"/>
    <w:rsid w:val="00763E95"/>
    <w:rsid w:val="00766A31"/>
    <w:rsid w:val="00771F27"/>
    <w:rsid w:val="00772C47"/>
    <w:rsid w:val="007736E2"/>
    <w:rsid w:val="00774B46"/>
    <w:rsid w:val="00774FFE"/>
    <w:rsid w:val="007768C9"/>
    <w:rsid w:val="00777003"/>
    <w:rsid w:val="007773F6"/>
    <w:rsid w:val="00777E0A"/>
    <w:rsid w:val="00784685"/>
    <w:rsid w:val="00785094"/>
    <w:rsid w:val="0078754A"/>
    <w:rsid w:val="00787821"/>
    <w:rsid w:val="0079100A"/>
    <w:rsid w:val="00792422"/>
    <w:rsid w:val="00793550"/>
    <w:rsid w:val="007935CE"/>
    <w:rsid w:val="00793A9E"/>
    <w:rsid w:val="007944C1"/>
    <w:rsid w:val="0079514C"/>
    <w:rsid w:val="00795198"/>
    <w:rsid w:val="007A0095"/>
    <w:rsid w:val="007A076B"/>
    <w:rsid w:val="007A3DA3"/>
    <w:rsid w:val="007A6A9E"/>
    <w:rsid w:val="007A6D55"/>
    <w:rsid w:val="007B3332"/>
    <w:rsid w:val="007B4813"/>
    <w:rsid w:val="007C19E5"/>
    <w:rsid w:val="007C1CF3"/>
    <w:rsid w:val="007C32C7"/>
    <w:rsid w:val="007C48C6"/>
    <w:rsid w:val="007C49C9"/>
    <w:rsid w:val="007C529F"/>
    <w:rsid w:val="007C68EF"/>
    <w:rsid w:val="007C7007"/>
    <w:rsid w:val="007C73A6"/>
    <w:rsid w:val="007D0C27"/>
    <w:rsid w:val="007D1B94"/>
    <w:rsid w:val="007E0A0D"/>
    <w:rsid w:val="007E0AA6"/>
    <w:rsid w:val="007E1823"/>
    <w:rsid w:val="007E289A"/>
    <w:rsid w:val="007E3983"/>
    <w:rsid w:val="007E3F49"/>
    <w:rsid w:val="007E5A8D"/>
    <w:rsid w:val="007E5C7A"/>
    <w:rsid w:val="007E7053"/>
    <w:rsid w:val="007E784D"/>
    <w:rsid w:val="007F0780"/>
    <w:rsid w:val="007F2C59"/>
    <w:rsid w:val="007F2C7C"/>
    <w:rsid w:val="007F3F13"/>
    <w:rsid w:val="007F492D"/>
    <w:rsid w:val="007F50A1"/>
    <w:rsid w:val="007F70E2"/>
    <w:rsid w:val="007F7EBC"/>
    <w:rsid w:val="008007A3"/>
    <w:rsid w:val="00800C3D"/>
    <w:rsid w:val="00800D71"/>
    <w:rsid w:val="00801555"/>
    <w:rsid w:val="00801A10"/>
    <w:rsid w:val="00802B69"/>
    <w:rsid w:val="008048F4"/>
    <w:rsid w:val="008053B7"/>
    <w:rsid w:val="00805FC1"/>
    <w:rsid w:val="00810050"/>
    <w:rsid w:val="008148F9"/>
    <w:rsid w:val="0081572F"/>
    <w:rsid w:val="00815ABB"/>
    <w:rsid w:val="008218F1"/>
    <w:rsid w:val="00821DC4"/>
    <w:rsid w:val="008238FE"/>
    <w:rsid w:val="008241BE"/>
    <w:rsid w:val="00824477"/>
    <w:rsid w:val="00826A5F"/>
    <w:rsid w:val="00826BE1"/>
    <w:rsid w:val="00827683"/>
    <w:rsid w:val="00833005"/>
    <w:rsid w:val="00836AA7"/>
    <w:rsid w:val="00840C76"/>
    <w:rsid w:val="00840DB0"/>
    <w:rsid w:val="0084365C"/>
    <w:rsid w:val="00844EDC"/>
    <w:rsid w:val="00846336"/>
    <w:rsid w:val="00847B1D"/>
    <w:rsid w:val="00850B57"/>
    <w:rsid w:val="008529A5"/>
    <w:rsid w:val="00852B44"/>
    <w:rsid w:val="008546AD"/>
    <w:rsid w:val="00856B73"/>
    <w:rsid w:val="00856F91"/>
    <w:rsid w:val="00861FB7"/>
    <w:rsid w:val="00865129"/>
    <w:rsid w:val="0086533A"/>
    <w:rsid w:val="008709A4"/>
    <w:rsid w:val="00870A47"/>
    <w:rsid w:val="00871110"/>
    <w:rsid w:val="008719F8"/>
    <w:rsid w:val="008739FF"/>
    <w:rsid w:val="00876661"/>
    <w:rsid w:val="00877962"/>
    <w:rsid w:val="00881339"/>
    <w:rsid w:val="0088186B"/>
    <w:rsid w:val="00882016"/>
    <w:rsid w:val="008822AC"/>
    <w:rsid w:val="00884730"/>
    <w:rsid w:val="0089061C"/>
    <w:rsid w:val="008908EC"/>
    <w:rsid w:val="00892E0C"/>
    <w:rsid w:val="008938BE"/>
    <w:rsid w:val="00893E77"/>
    <w:rsid w:val="00893F9C"/>
    <w:rsid w:val="00896436"/>
    <w:rsid w:val="00897B88"/>
    <w:rsid w:val="008A08C0"/>
    <w:rsid w:val="008A2FB0"/>
    <w:rsid w:val="008A3FA0"/>
    <w:rsid w:val="008A6107"/>
    <w:rsid w:val="008A7354"/>
    <w:rsid w:val="008B3D18"/>
    <w:rsid w:val="008B3D2A"/>
    <w:rsid w:val="008B6923"/>
    <w:rsid w:val="008C15F7"/>
    <w:rsid w:val="008C2CCB"/>
    <w:rsid w:val="008D012D"/>
    <w:rsid w:val="008D1CBF"/>
    <w:rsid w:val="008D4196"/>
    <w:rsid w:val="008D70E8"/>
    <w:rsid w:val="008E228E"/>
    <w:rsid w:val="008E6CF3"/>
    <w:rsid w:val="008F1A78"/>
    <w:rsid w:val="008F4C60"/>
    <w:rsid w:val="008F5A36"/>
    <w:rsid w:val="008F692F"/>
    <w:rsid w:val="008F70A1"/>
    <w:rsid w:val="009016CD"/>
    <w:rsid w:val="00901D76"/>
    <w:rsid w:val="0090210E"/>
    <w:rsid w:val="00903F47"/>
    <w:rsid w:val="00904EE1"/>
    <w:rsid w:val="0090591F"/>
    <w:rsid w:val="00907558"/>
    <w:rsid w:val="00907DBE"/>
    <w:rsid w:val="0091228B"/>
    <w:rsid w:val="00912785"/>
    <w:rsid w:val="00912BB4"/>
    <w:rsid w:val="00914B59"/>
    <w:rsid w:val="00914FDE"/>
    <w:rsid w:val="00915B52"/>
    <w:rsid w:val="00916E84"/>
    <w:rsid w:val="009170CC"/>
    <w:rsid w:val="009204DE"/>
    <w:rsid w:val="009208B9"/>
    <w:rsid w:val="00936508"/>
    <w:rsid w:val="0093669B"/>
    <w:rsid w:val="00936BCA"/>
    <w:rsid w:val="00937135"/>
    <w:rsid w:val="00942A0D"/>
    <w:rsid w:val="00945119"/>
    <w:rsid w:val="0094661C"/>
    <w:rsid w:val="0095054F"/>
    <w:rsid w:val="00951467"/>
    <w:rsid w:val="0095172F"/>
    <w:rsid w:val="0095184C"/>
    <w:rsid w:val="00952CA4"/>
    <w:rsid w:val="00954ACA"/>
    <w:rsid w:val="00960A3F"/>
    <w:rsid w:val="00961DA2"/>
    <w:rsid w:val="009628DD"/>
    <w:rsid w:val="00963472"/>
    <w:rsid w:val="00964491"/>
    <w:rsid w:val="00965871"/>
    <w:rsid w:val="00965DF3"/>
    <w:rsid w:val="00966F37"/>
    <w:rsid w:val="0096704B"/>
    <w:rsid w:val="0097159A"/>
    <w:rsid w:val="00973A90"/>
    <w:rsid w:val="00974D4C"/>
    <w:rsid w:val="00980927"/>
    <w:rsid w:val="00985BFB"/>
    <w:rsid w:val="009861F8"/>
    <w:rsid w:val="0099077C"/>
    <w:rsid w:val="009932A0"/>
    <w:rsid w:val="00993F35"/>
    <w:rsid w:val="00994D0F"/>
    <w:rsid w:val="00996D00"/>
    <w:rsid w:val="009A0DC3"/>
    <w:rsid w:val="009A30CA"/>
    <w:rsid w:val="009A6DBC"/>
    <w:rsid w:val="009C18B6"/>
    <w:rsid w:val="009C5B0A"/>
    <w:rsid w:val="009C6FAC"/>
    <w:rsid w:val="009D1349"/>
    <w:rsid w:val="009D2B67"/>
    <w:rsid w:val="009D2B6E"/>
    <w:rsid w:val="009D378E"/>
    <w:rsid w:val="009D5EE9"/>
    <w:rsid w:val="009D69D6"/>
    <w:rsid w:val="009D76F4"/>
    <w:rsid w:val="009E1C28"/>
    <w:rsid w:val="009E215C"/>
    <w:rsid w:val="009E2E45"/>
    <w:rsid w:val="009E6312"/>
    <w:rsid w:val="009F1D80"/>
    <w:rsid w:val="009F2D4A"/>
    <w:rsid w:val="009F574D"/>
    <w:rsid w:val="009F621B"/>
    <w:rsid w:val="00A00B5D"/>
    <w:rsid w:val="00A11097"/>
    <w:rsid w:val="00A11795"/>
    <w:rsid w:val="00A11F92"/>
    <w:rsid w:val="00A12835"/>
    <w:rsid w:val="00A12ADF"/>
    <w:rsid w:val="00A1331E"/>
    <w:rsid w:val="00A1335F"/>
    <w:rsid w:val="00A13890"/>
    <w:rsid w:val="00A14454"/>
    <w:rsid w:val="00A16EAA"/>
    <w:rsid w:val="00A17DBD"/>
    <w:rsid w:val="00A209FB"/>
    <w:rsid w:val="00A20DBC"/>
    <w:rsid w:val="00A213D9"/>
    <w:rsid w:val="00A21438"/>
    <w:rsid w:val="00A2305D"/>
    <w:rsid w:val="00A2469F"/>
    <w:rsid w:val="00A32190"/>
    <w:rsid w:val="00A34E23"/>
    <w:rsid w:val="00A35CA3"/>
    <w:rsid w:val="00A40AA7"/>
    <w:rsid w:val="00A4223A"/>
    <w:rsid w:val="00A427A3"/>
    <w:rsid w:val="00A44A2E"/>
    <w:rsid w:val="00A45424"/>
    <w:rsid w:val="00A50882"/>
    <w:rsid w:val="00A50CA4"/>
    <w:rsid w:val="00A51BDE"/>
    <w:rsid w:val="00A52BD7"/>
    <w:rsid w:val="00A55560"/>
    <w:rsid w:val="00A607F4"/>
    <w:rsid w:val="00A61661"/>
    <w:rsid w:val="00A63862"/>
    <w:rsid w:val="00A639A1"/>
    <w:rsid w:val="00A64600"/>
    <w:rsid w:val="00A64A58"/>
    <w:rsid w:val="00A64B29"/>
    <w:rsid w:val="00A66786"/>
    <w:rsid w:val="00A669D0"/>
    <w:rsid w:val="00A67566"/>
    <w:rsid w:val="00A7058B"/>
    <w:rsid w:val="00A70988"/>
    <w:rsid w:val="00A72573"/>
    <w:rsid w:val="00A74815"/>
    <w:rsid w:val="00A7601B"/>
    <w:rsid w:val="00A8087D"/>
    <w:rsid w:val="00A82DDD"/>
    <w:rsid w:val="00A833E0"/>
    <w:rsid w:val="00A83CA7"/>
    <w:rsid w:val="00A842CE"/>
    <w:rsid w:val="00A84F18"/>
    <w:rsid w:val="00A86B58"/>
    <w:rsid w:val="00A86DB9"/>
    <w:rsid w:val="00A90845"/>
    <w:rsid w:val="00A916C3"/>
    <w:rsid w:val="00A92C7B"/>
    <w:rsid w:val="00A93BDA"/>
    <w:rsid w:val="00A9516F"/>
    <w:rsid w:val="00AA25A7"/>
    <w:rsid w:val="00AA4EBF"/>
    <w:rsid w:val="00AA53FC"/>
    <w:rsid w:val="00AA7625"/>
    <w:rsid w:val="00AB11DC"/>
    <w:rsid w:val="00AB1527"/>
    <w:rsid w:val="00AB58CF"/>
    <w:rsid w:val="00AB5FFB"/>
    <w:rsid w:val="00AC1262"/>
    <w:rsid w:val="00AC1BCC"/>
    <w:rsid w:val="00AC56B2"/>
    <w:rsid w:val="00AC7055"/>
    <w:rsid w:val="00AD2C68"/>
    <w:rsid w:val="00AD426E"/>
    <w:rsid w:val="00AD42F2"/>
    <w:rsid w:val="00AD62FE"/>
    <w:rsid w:val="00AD6412"/>
    <w:rsid w:val="00AD7343"/>
    <w:rsid w:val="00AD77F0"/>
    <w:rsid w:val="00AE2964"/>
    <w:rsid w:val="00AE32FD"/>
    <w:rsid w:val="00AE54B0"/>
    <w:rsid w:val="00AF3227"/>
    <w:rsid w:val="00AF59E6"/>
    <w:rsid w:val="00AF6057"/>
    <w:rsid w:val="00AF6E30"/>
    <w:rsid w:val="00B01382"/>
    <w:rsid w:val="00B02E8C"/>
    <w:rsid w:val="00B06C10"/>
    <w:rsid w:val="00B07D4E"/>
    <w:rsid w:val="00B104B4"/>
    <w:rsid w:val="00B16F7E"/>
    <w:rsid w:val="00B2111E"/>
    <w:rsid w:val="00B23E8D"/>
    <w:rsid w:val="00B24648"/>
    <w:rsid w:val="00B24826"/>
    <w:rsid w:val="00B250A1"/>
    <w:rsid w:val="00B2703E"/>
    <w:rsid w:val="00B27D3B"/>
    <w:rsid w:val="00B31546"/>
    <w:rsid w:val="00B32CB6"/>
    <w:rsid w:val="00B3664E"/>
    <w:rsid w:val="00B36D08"/>
    <w:rsid w:val="00B371AD"/>
    <w:rsid w:val="00B4174E"/>
    <w:rsid w:val="00B422C5"/>
    <w:rsid w:val="00B42C20"/>
    <w:rsid w:val="00B42D37"/>
    <w:rsid w:val="00B4484A"/>
    <w:rsid w:val="00B45604"/>
    <w:rsid w:val="00B46301"/>
    <w:rsid w:val="00B4693A"/>
    <w:rsid w:val="00B473D5"/>
    <w:rsid w:val="00B512D0"/>
    <w:rsid w:val="00B51E46"/>
    <w:rsid w:val="00B53EE5"/>
    <w:rsid w:val="00B54521"/>
    <w:rsid w:val="00B547FE"/>
    <w:rsid w:val="00B55B86"/>
    <w:rsid w:val="00B606C2"/>
    <w:rsid w:val="00B60A28"/>
    <w:rsid w:val="00B66174"/>
    <w:rsid w:val="00B661A3"/>
    <w:rsid w:val="00B707B7"/>
    <w:rsid w:val="00B72ED0"/>
    <w:rsid w:val="00B73281"/>
    <w:rsid w:val="00B74EB9"/>
    <w:rsid w:val="00B751D5"/>
    <w:rsid w:val="00B80824"/>
    <w:rsid w:val="00B81C45"/>
    <w:rsid w:val="00B820F4"/>
    <w:rsid w:val="00B82E37"/>
    <w:rsid w:val="00B85070"/>
    <w:rsid w:val="00B8649D"/>
    <w:rsid w:val="00B87E4D"/>
    <w:rsid w:val="00B95C2F"/>
    <w:rsid w:val="00BA2C86"/>
    <w:rsid w:val="00BA38F3"/>
    <w:rsid w:val="00BA445F"/>
    <w:rsid w:val="00BA616E"/>
    <w:rsid w:val="00BA6706"/>
    <w:rsid w:val="00BB18F2"/>
    <w:rsid w:val="00BB57B6"/>
    <w:rsid w:val="00BB5D9E"/>
    <w:rsid w:val="00BC297F"/>
    <w:rsid w:val="00BC2D41"/>
    <w:rsid w:val="00BC2E76"/>
    <w:rsid w:val="00BC6AEC"/>
    <w:rsid w:val="00BC6D43"/>
    <w:rsid w:val="00BD4991"/>
    <w:rsid w:val="00BD5A58"/>
    <w:rsid w:val="00BD697B"/>
    <w:rsid w:val="00BD7348"/>
    <w:rsid w:val="00BD7D13"/>
    <w:rsid w:val="00BE28DC"/>
    <w:rsid w:val="00BE2BBD"/>
    <w:rsid w:val="00BE4195"/>
    <w:rsid w:val="00BE41AA"/>
    <w:rsid w:val="00BE4736"/>
    <w:rsid w:val="00BE57DE"/>
    <w:rsid w:val="00BE6236"/>
    <w:rsid w:val="00BE75B6"/>
    <w:rsid w:val="00BE77FB"/>
    <w:rsid w:val="00BE7AFA"/>
    <w:rsid w:val="00BF043F"/>
    <w:rsid w:val="00BF1BC0"/>
    <w:rsid w:val="00BF49E7"/>
    <w:rsid w:val="00BF4A8C"/>
    <w:rsid w:val="00BF52C8"/>
    <w:rsid w:val="00BF7B46"/>
    <w:rsid w:val="00C00421"/>
    <w:rsid w:val="00C0083B"/>
    <w:rsid w:val="00C00BF5"/>
    <w:rsid w:val="00C02B7B"/>
    <w:rsid w:val="00C030B4"/>
    <w:rsid w:val="00C033D2"/>
    <w:rsid w:val="00C105F3"/>
    <w:rsid w:val="00C111F7"/>
    <w:rsid w:val="00C11720"/>
    <w:rsid w:val="00C11E73"/>
    <w:rsid w:val="00C11ED4"/>
    <w:rsid w:val="00C13700"/>
    <w:rsid w:val="00C14F74"/>
    <w:rsid w:val="00C16432"/>
    <w:rsid w:val="00C1643F"/>
    <w:rsid w:val="00C16772"/>
    <w:rsid w:val="00C1754B"/>
    <w:rsid w:val="00C20138"/>
    <w:rsid w:val="00C21131"/>
    <w:rsid w:val="00C213E5"/>
    <w:rsid w:val="00C227B4"/>
    <w:rsid w:val="00C23159"/>
    <w:rsid w:val="00C24FDA"/>
    <w:rsid w:val="00C260F7"/>
    <w:rsid w:val="00C26690"/>
    <w:rsid w:val="00C27A59"/>
    <w:rsid w:val="00C303E7"/>
    <w:rsid w:val="00C311A6"/>
    <w:rsid w:val="00C31B49"/>
    <w:rsid w:val="00C32BB1"/>
    <w:rsid w:val="00C32FA7"/>
    <w:rsid w:val="00C332AC"/>
    <w:rsid w:val="00C341A2"/>
    <w:rsid w:val="00C341EB"/>
    <w:rsid w:val="00C3479B"/>
    <w:rsid w:val="00C379DF"/>
    <w:rsid w:val="00C379E3"/>
    <w:rsid w:val="00C423C5"/>
    <w:rsid w:val="00C43B87"/>
    <w:rsid w:val="00C47FF0"/>
    <w:rsid w:val="00C50265"/>
    <w:rsid w:val="00C567A8"/>
    <w:rsid w:val="00C56D0C"/>
    <w:rsid w:val="00C604B1"/>
    <w:rsid w:val="00C64930"/>
    <w:rsid w:val="00C654BB"/>
    <w:rsid w:val="00C7269C"/>
    <w:rsid w:val="00C72894"/>
    <w:rsid w:val="00C750FD"/>
    <w:rsid w:val="00C75887"/>
    <w:rsid w:val="00C7730D"/>
    <w:rsid w:val="00C77547"/>
    <w:rsid w:val="00C9092B"/>
    <w:rsid w:val="00C932BB"/>
    <w:rsid w:val="00C935AF"/>
    <w:rsid w:val="00C94126"/>
    <w:rsid w:val="00CA0007"/>
    <w:rsid w:val="00CA440A"/>
    <w:rsid w:val="00CA73D2"/>
    <w:rsid w:val="00CA7BFA"/>
    <w:rsid w:val="00CB0E6B"/>
    <w:rsid w:val="00CB2358"/>
    <w:rsid w:val="00CB2A6F"/>
    <w:rsid w:val="00CB32F9"/>
    <w:rsid w:val="00CB5AA6"/>
    <w:rsid w:val="00CB61BC"/>
    <w:rsid w:val="00CC0237"/>
    <w:rsid w:val="00CC1984"/>
    <w:rsid w:val="00CC3FE6"/>
    <w:rsid w:val="00CC431B"/>
    <w:rsid w:val="00CC51B9"/>
    <w:rsid w:val="00CC6808"/>
    <w:rsid w:val="00CC7458"/>
    <w:rsid w:val="00CD6436"/>
    <w:rsid w:val="00CD6FBD"/>
    <w:rsid w:val="00CE01F0"/>
    <w:rsid w:val="00CE088F"/>
    <w:rsid w:val="00CE0C62"/>
    <w:rsid w:val="00CE1424"/>
    <w:rsid w:val="00CE7E0A"/>
    <w:rsid w:val="00CF0BD5"/>
    <w:rsid w:val="00CF1ED8"/>
    <w:rsid w:val="00CF302B"/>
    <w:rsid w:val="00D002CF"/>
    <w:rsid w:val="00D00B9E"/>
    <w:rsid w:val="00D01E2D"/>
    <w:rsid w:val="00D07011"/>
    <w:rsid w:val="00D07BC8"/>
    <w:rsid w:val="00D127B0"/>
    <w:rsid w:val="00D217EF"/>
    <w:rsid w:val="00D22EC6"/>
    <w:rsid w:val="00D2428B"/>
    <w:rsid w:val="00D24323"/>
    <w:rsid w:val="00D245B4"/>
    <w:rsid w:val="00D24E57"/>
    <w:rsid w:val="00D2541D"/>
    <w:rsid w:val="00D34016"/>
    <w:rsid w:val="00D34E5D"/>
    <w:rsid w:val="00D35BB7"/>
    <w:rsid w:val="00D360FA"/>
    <w:rsid w:val="00D366F3"/>
    <w:rsid w:val="00D379D3"/>
    <w:rsid w:val="00D400D5"/>
    <w:rsid w:val="00D40156"/>
    <w:rsid w:val="00D41426"/>
    <w:rsid w:val="00D45278"/>
    <w:rsid w:val="00D53B6E"/>
    <w:rsid w:val="00D54076"/>
    <w:rsid w:val="00D549FB"/>
    <w:rsid w:val="00D55D41"/>
    <w:rsid w:val="00D55DAB"/>
    <w:rsid w:val="00D60E8E"/>
    <w:rsid w:val="00D62480"/>
    <w:rsid w:val="00D643A0"/>
    <w:rsid w:val="00D6597E"/>
    <w:rsid w:val="00D66A5C"/>
    <w:rsid w:val="00D71166"/>
    <w:rsid w:val="00D71468"/>
    <w:rsid w:val="00D71960"/>
    <w:rsid w:val="00D71C0A"/>
    <w:rsid w:val="00D71DBB"/>
    <w:rsid w:val="00D72E8F"/>
    <w:rsid w:val="00D7436A"/>
    <w:rsid w:val="00D76239"/>
    <w:rsid w:val="00D80FE3"/>
    <w:rsid w:val="00D810A7"/>
    <w:rsid w:val="00D8170B"/>
    <w:rsid w:val="00D82AB7"/>
    <w:rsid w:val="00D842DD"/>
    <w:rsid w:val="00D84695"/>
    <w:rsid w:val="00D85218"/>
    <w:rsid w:val="00D86C05"/>
    <w:rsid w:val="00D87B3B"/>
    <w:rsid w:val="00D90AF1"/>
    <w:rsid w:val="00D911B7"/>
    <w:rsid w:val="00D929AC"/>
    <w:rsid w:val="00D9496E"/>
    <w:rsid w:val="00D94C79"/>
    <w:rsid w:val="00D952A4"/>
    <w:rsid w:val="00DA032D"/>
    <w:rsid w:val="00DA1212"/>
    <w:rsid w:val="00DA308B"/>
    <w:rsid w:val="00DA332A"/>
    <w:rsid w:val="00DA391F"/>
    <w:rsid w:val="00DA738C"/>
    <w:rsid w:val="00DB11A0"/>
    <w:rsid w:val="00DB1503"/>
    <w:rsid w:val="00DB3BF4"/>
    <w:rsid w:val="00DB452D"/>
    <w:rsid w:val="00DB4620"/>
    <w:rsid w:val="00DB56F3"/>
    <w:rsid w:val="00DC00A9"/>
    <w:rsid w:val="00DC0321"/>
    <w:rsid w:val="00DC15ED"/>
    <w:rsid w:val="00DC43BB"/>
    <w:rsid w:val="00DC503C"/>
    <w:rsid w:val="00DC5B3A"/>
    <w:rsid w:val="00DC771C"/>
    <w:rsid w:val="00DC78D3"/>
    <w:rsid w:val="00DD4895"/>
    <w:rsid w:val="00DD4B36"/>
    <w:rsid w:val="00DD6274"/>
    <w:rsid w:val="00DD7C86"/>
    <w:rsid w:val="00DE4063"/>
    <w:rsid w:val="00DE4145"/>
    <w:rsid w:val="00DE6873"/>
    <w:rsid w:val="00DE7654"/>
    <w:rsid w:val="00DE7A4C"/>
    <w:rsid w:val="00DE7E3E"/>
    <w:rsid w:val="00DF0BD3"/>
    <w:rsid w:val="00DF1369"/>
    <w:rsid w:val="00DF3AF8"/>
    <w:rsid w:val="00DF4C29"/>
    <w:rsid w:val="00DF5396"/>
    <w:rsid w:val="00DF5F38"/>
    <w:rsid w:val="00DF64B4"/>
    <w:rsid w:val="00DF6FAF"/>
    <w:rsid w:val="00E00DD7"/>
    <w:rsid w:val="00E01131"/>
    <w:rsid w:val="00E01580"/>
    <w:rsid w:val="00E0452F"/>
    <w:rsid w:val="00E0530A"/>
    <w:rsid w:val="00E07059"/>
    <w:rsid w:val="00E07CA9"/>
    <w:rsid w:val="00E10EE6"/>
    <w:rsid w:val="00E11A1D"/>
    <w:rsid w:val="00E129EC"/>
    <w:rsid w:val="00E13168"/>
    <w:rsid w:val="00E16CCE"/>
    <w:rsid w:val="00E16D55"/>
    <w:rsid w:val="00E23451"/>
    <w:rsid w:val="00E243E6"/>
    <w:rsid w:val="00E2732B"/>
    <w:rsid w:val="00E350EA"/>
    <w:rsid w:val="00E35AC7"/>
    <w:rsid w:val="00E376B9"/>
    <w:rsid w:val="00E37FC2"/>
    <w:rsid w:val="00E402A3"/>
    <w:rsid w:val="00E41401"/>
    <w:rsid w:val="00E4150B"/>
    <w:rsid w:val="00E4470B"/>
    <w:rsid w:val="00E44E35"/>
    <w:rsid w:val="00E52B03"/>
    <w:rsid w:val="00E53339"/>
    <w:rsid w:val="00E57A3D"/>
    <w:rsid w:val="00E63BDA"/>
    <w:rsid w:val="00E67182"/>
    <w:rsid w:val="00E675A2"/>
    <w:rsid w:val="00E678CE"/>
    <w:rsid w:val="00E67AE2"/>
    <w:rsid w:val="00E70934"/>
    <w:rsid w:val="00E71EF1"/>
    <w:rsid w:val="00E73A5F"/>
    <w:rsid w:val="00E7426F"/>
    <w:rsid w:val="00E75BD4"/>
    <w:rsid w:val="00E77471"/>
    <w:rsid w:val="00E777A2"/>
    <w:rsid w:val="00E80CE0"/>
    <w:rsid w:val="00E8294A"/>
    <w:rsid w:val="00E83904"/>
    <w:rsid w:val="00E83E5A"/>
    <w:rsid w:val="00E87256"/>
    <w:rsid w:val="00E90776"/>
    <w:rsid w:val="00E90CF7"/>
    <w:rsid w:val="00E913CC"/>
    <w:rsid w:val="00E96499"/>
    <w:rsid w:val="00E96E8D"/>
    <w:rsid w:val="00EA032C"/>
    <w:rsid w:val="00EA2187"/>
    <w:rsid w:val="00EA355E"/>
    <w:rsid w:val="00EA3BF7"/>
    <w:rsid w:val="00EA5A62"/>
    <w:rsid w:val="00EA71F0"/>
    <w:rsid w:val="00EA7A18"/>
    <w:rsid w:val="00EB18C0"/>
    <w:rsid w:val="00EB27A0"/>
    <w:rsid w:val="00EB32D8"/>
    <w:rsid w:val="00EB3932"/>
    <w:rsid w:val="00EB4535"/>
    <w:rsid w:val="00EB48DF"/>
    <w:rsid w:val="00EB5256"/>
    <w:rsid w:val="00EC0E23"/>
    <w:rsid w:val="00EC0F43"/>
    <w:rsid w:val="00EC391D"/>
    <w:rsid w:val="00EC4B97"/>
    <w:rsid w:val="00EC550F"/>
    <w:rsid w:val="00ED1AA7"/>
    <w:rsid w:val="00ED2E42"/>
    <w:rsid w:val="00ED4D4D"/>
    <w:rsid w:val="00ED7BD2"/>
    <w:rsid w:val="00EE1C83"/>
    <w:rsid w:val="00EE79F4"/>
    <w:rsid w:val="00EF1824"/>
    <w:rsid w:val="00EF4857"/>
    <w:rsid w:val="00EF5EC8"/>
    <w:rsid w:val="00EF6A9C"/>
    <w:rsid w:val="00EF6FF2"/>
    <w:rsid w:val="00F0262B"/>
    <w:rsid w:val="00F0331D"/>
    <w:rsid w:val="00F044CB"/>
    <w:rsid w:val="00F04E74"/>
    <w:rsid w:val="00F06295"/>
    <w:rsid w:val="00F06F2A"/>
    <w:rsid w:val="00F12A28"/>
    <w:rsid w:val="00F12B20"/>
    <w:rsid w:val="00F12E9B"/>
    <w:rsid w:val="00F13303"/>
    <w:rsid w:val="00F14476"/>
    <w:rsid w:val="00F15A93"/>
    <w:rsid w:val="00F16E52"/>
    <w:rsid w:val="00F204B1"/>
    <w:rsid w:val="00F20527"/>
    <w:rsid w:val="00F20EAD"/>
    <w:rsid w:val="00F20F72"/>
    <w:rsid w:val="00F21E9E"/>
    <w:rsid w:val="00F22D0D"/>
    <w:rsid w:val="00F2371B"/>
    <w:rsid w:val="00F246D0"/>
    <w:rsid w:val="00F26E65"/>
    <w:rsid w:val="00F27250"/>
    <w:rsid w:val="00F3008A"/>
    <w:rsid w:val="00F320E1"/>
    <w:rsid w:val="00F4024E"/>
    <w:rsid w:val="00F41C99"/>
    <w:rsid w:val="00F42798"/>
    <w:rsid w:val="00F438CB"/>
    <w:rsid w:val="00F43CBA"/>
    <w:rsid w:val="00F44637"/>
    <w:rsid w:val="00F449AA"/>
    <w:rsid w:val="00F44E5F"/>
    <w:rsid w:val="00F4786A"/>
    <w:rsid w:val="00F47C91"/>
    <w:rsid w:val="00F50484"/>
    <w:rsid w:val="00F51112"/>
    <w:rsid w:val="00F52052"/>
    <w:rsid w:val="00F54ABF"/>
    <w:rsid w:val="00F55ADA"/>
    <w:rsid w:val="00F55CEE"/>
    <w:rsid w:val="00F55F27"/>
    <w:rsid w:val="00F5602B"/>
    <w:rsid w:val="00F56140"/>
    <w:rsid w:val="00F56BBF"/>
    <w:rsid w:val="00F635BE"/>
    <w:rsid w:val="00F718F1"/>
    <w:rsid w:val="00F72C8F"/>
    <w:rsid w:val="00F7466C"/>
    <w:rsid w:val="00F7749A"/>
    <w:rsid w:val="00F774FE"/>
    <w:rsid w:val="00F80CF0"/>
    <w:rsid w:val="00F81A0E"/>
    <w:rsid w:val="00F864EE"/>
    <w:rsid w:val="00F87AF2"/>
    <w:rsid w:val="00F87B78"/>
    <w:rsid w:val="00F91D5C"/>
    <w:rsid w:val="00F94921"/>
    <w:rsid w:val="00F96971"/>
    <w:rsid w:val="00F972DD"/>
    <w:rsid w:val="00F97CC7"/>
    <w:rsid w:val="00FA18D8"/>
    <w:rsid w:val="00FA2992"/>
    <w:rsid w:val="00FA6591"/>
    <w:rsid w:val="00FB01A0"/>
    <w:rsid w:val="00FB1C8E"/>
    <w:rsid w:val="00FB5210"/>
    <w:rsid w:val="00FC3BAA"/>
    <w:rsid w:val="00FC429F"/>
    <w:rsid w:val="00FC5A91"/>
    <w:rsid w:val="00FD23BB"/>
    <w:rsid w:val="00FD2D9A"/>
    <w:rsid w:val="00FD5ED9"/>
    <w:rsid w:val="00FF1845"/>
    <w:rsid w:val="00FF60D9"/>
    <w:rsid w:val="00FF69D7"/>
    <w:rsid w:val="00FF6F3B"/>
    <w:rsid w:val="00FF7DF5"/>
    <w:rsid w:val="2BC12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F98EE7"/>
  <w15:docId w15:val="{86DFA4AB-062F-42AE-9FE4-B1F53975BC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42DD"/>
  </w:style>
  <w:style w:type="paragraph" w:styleId="Ttulo1">
    <w:name w:val="heading 1"/>
    <w:basedOn w:val="Normal"/>
    <w:next w:val="Normal"/>
    <w:link w:val="Ttulo1Car"/>
    <w:uiPriority w:val="9"/>
    <w:qFormat/>
    <w:rsid w:val="005F0A90"/>
    <w:pPr>
      <w:spacing w:before="240"/>
      <w:outlineLvl w:val="0"/>
    </w:pPr>
    <w:rPr>
      <w:b/>
      <w:sz w:val="24"/>
    </w:rPr>
  </w:style>
  <w:style w:type="paragraph" w:styleId="Ttulo2">
    <w:name w:val="heading 2"/>
    <w:basedOn w:val="Ttulo1"/>
    <w:next w:val="Normal"/>
    <w:link w:val="Ttulo2Car"/>
    <w:uiPriority w:val="9"/>
    <w:unhideWhenUsed/>
    <w:qFormat/>
    <w:rsid w:val="001F6D62"/>
    <w:pPr>
      <w:outlineLvl w:val="1"/>
    </w:pPr>
  </w:style>
  <w:style w:type="paragraph" w:styleId="Ttulo3">
    <w:name w:val="heading 3"/>
    <w:basedOn w:val="Ttulo2"/>
    <w:next w:val="Normal"/>
    <w:link w:val="Ttulo3Car"/>
    <w:uiPriority w:val="9"/>
    <w:unhideWhenUsed/>
    <w:qFormat/>
    <w:rsid w:val="008007A3"/>
    <w:pPr>
      <w:outlineLvl w:val="2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MEMBRETELATERAL">
    <w:name w:val="MEMBRETE LATERAL"/>
    <w:basedOn w:val="Textoindependiente"/>
    <w:link w:val="MEMBRETELATERALCar"/>
    <w:qFormat/>
    <w:rsid w:val="00331B36"/>
    <w:pPr>
      <w:spacing w:after="240" w:line="240" w:lineRule="atLeast"/>
      <w:ind w:firstLine="360"/>
      <w:jc w:val="both"/>
    </w:pPr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character" w:customStyle="1" w:styleId="MEMBRETELATERALCar">
    <w:name w:val="MEMBRETE LATERAL Car"/>
    <w:basedOn w:val="TextoindependienteCar"/>
    <w:link w:val="MEMBRETELATERAL"/>
    <w:rsid w:val="00331B36"/>
    <w:rPr>
      <w:rFonts w:ascii="Arial Narrow" w:eastAsia="Times New Roman" w:hAnsi="Arial Narrow" w:cs="Times New Roman"/>
      <w:color w:val="808080" w:themeColor="background1" w:themeShade="80"/>
      <w:sz w:val="16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331B36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331B36"/>
  </w:style>
  <w:style w:type="paragraph" w:styleId="Encabezado">
    <w:name w:val="header"/>
    <w:basedOn w:val="Normal"/>
    <w:link w:val="Encabezado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34F6"/>
  </w:style>
  <w:style w:type="paragraph" w:styleId="Piedepgina">
    <w:name w:val="footer"/>
    <w:basedOn w:val="Normal"/>
    <w:link w:val="PiedepginaCar"/>
    <w:uiPriority w:val="99"/>
    <w:unhideWhenUsed/>
    <w:rsid w:val="002234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34F6"/>
  </w:style>
  <w:style w:type="table" w:styleId="Tablaconcuadrcula">
    <w:name w:val="Table Grid"/>
    <w:basedOn w:val="Tablanormal"/>
    <w:uiPriority w:val="39"/>
    <w:rsid w:val="005C76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1Car">
    <w:name w:val="Título 1 Car"/>
    <w:basedOn w:val="Fuentedeprrafopredeter"/>
    <w:link w:val="Ttulo1"/>
    <w:uiPriority w:val="9"/>
    <w:rsid w:val="005F0A90"/>
    <w:rPr>
      <w:b/>
      <w:sz w:val="24"/>
    </w:rPr>
  </w:style>
  <w:style w:type="paragraph" w:styleId="Prrafodelista">
    <w:name w:val="List Paragraph"/>
    <w:aliases w:val="Superíndice,Párrafo de lista SUBCAPITULO,Título 2.,TIT 2 IND,titulo 5,List,ASPECTOS GENERALES,Iz - Párrafo de lista,Sivsa Parrafo,Titulo de Fígura,N°,NIVEL ONE,Cuadro 2-1,TITULO A,Titulo 1,Lista 123,List Paragraph1,Bulleted List,Lista1"/>
    <w:basedOn w:val="Normal"/>
    <w:link w:val="PrrafodelistaCar"/>
    <w:uiPriority w:val="34"/>
    <w:qFormat/>
    <w:rsid w:val="00D911B7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uiPriority w:val="9"/>
    <w:rsid w:val="001F6D62"/>
    <w:rPr>
      <w:b/>
      <w:sz w:val="24"/>
    </w:rPr>
  </w:style>
  <w:style w:type="character" w:styleId="nfasis">
    <w:name w:val="Emphasis"/>
    <w:uiPriority w:val="20"/>
    <w:qFormat/>
    <w:rsid w:val="00176BFF"/>
    <w:rPr>
      <w:sz w:val="28"/>
    </w:rPr>
  </w:style>
  <w:style w:type="character" w:styleId="Hipervnculo">
    <w:name w:val="Hyperlink"/>
    <w:basedOn w:val="Fuentedeprrafopredeter"/>
    <w:uiPriority w:val="99"/>
    <w:unhideWhenUsed/>
    <w:rsid w:val="00C227B4"/>
    <w:rPr>
      <w:color w:val="0563C1" w:themeColor="hyperlink"/>
      <w:u w:val="single"/>
    </w:rPr>
  </w:style>
  <w:style w:type="paragraph" w:customStyle="1" w:styleId="Default">
    <w:name w:val="Default"/>
    <w:rsid w:val="00F15A9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tulo3Car">
    <w:name w:val="Título 3 Car"/>
    <w:basedOn w:val="Fuentedeprrafopredeter"/>
    <w:link w:val="Ttulo3"/>
    <w:uiPriority w:val="9"/>
    <w:rsid w:val="008007A3"/>
    <w:rPr>
      <w:b/>
      <w:sz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73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73F2"/>
    <w:rPr>
      <w:rFonts w:ascii="Segoe UI" w:hAnsi="Segoe UI" w:cs="Segoe UI"/>
      <w:sz w:val="18"/>
      <w:szCs w:val="18"/>
    </w:rPr>
  </w:style>
  <w:style w:type="paragraph" w:customStyle="1" w:styleId="Pa16">
    <w:name w:val="Pa16"/>
    <w:basedOn w:val="Normal"/>
    <w:next w:val="Normal"/>
    <w:uiPriority w:val="99"/>
    <w:rsid w:val="007C32C7"/>
    <w:pPr>
      <w:autoSpaceDE w:val="0"/>
      <w:autoSpaceDN w:val="0"/>
      <w:adjustRightInd w:val="0"/>
      <w:spacing w:after="0" w:line="201" w:lineRule="atLeast"/>
    </w:pPr>
    <w:rPr>
      <w:rFonts w:ascii="Arial" w:hAnsi="Arial" w:cs="Arial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1"/>
    <w:rsid w:val="002544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2">
    <w:name w:val="Tabla con cuadrícula2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3">
    <w:name w:val="Tabla con cuadrícula3"/>
    <w:basedOn w:val="Tablanormal"/>
    <w:next w:val="Tablaconcuadrcula"/>
    <w:uiPriority w:val="39"/>
    <w:rsid w:val="00FF69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rafo2">
    <w:name w:val="parrafo_2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parrafo">
    <w:name w:val="parrafo"/>
    <w:basedOn w:val="Normal"/>
    <w:rsid w:val="00F026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70400E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9A6DB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9A6DB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9A6DB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A6DBC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A6DBC"/>
    <w:rPr>
      <w:b/>
      <w:bCs/>
      <w:sz w:val="20"/>
      <w:szCs w:val="20"/>
    </w:rPr>
  </w:style>
  <w:style w:type="character" w:styleId="Textodelmarcadordeposicin">
    <w:name w:val="Placeholder Text"/>
    <w:basedOn w:val="Fuentedeprrafopredeter"/>
    <w:uiPriority w:val="99"/>
    <w:semiHidden/>
    <w:rsid w:val="0010264B"/>
    <w:rPr>
      <w:color w:val="808080"/>
    </w:rPr>
  </w:style>
  <w:style w:type="paragraph" w:styleId="NormalWeb">
    <w:name w:val="Normal (Web)"/>
    <w:basedOn w:val="Normal"/>
    <w:uiPriority w:val="99"/>
    <w:unhideWhenUsed/>
    <w:rsid w:val="00001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6533A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6533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6533A"/>
    <w:rPr>
      <w:vertAlign w:val="superscript"/>
    </w:rPr>
  </w:style>
  <w:style w:type="character" w:customStyle="1" w:styleId="PrrafodelistaCar">
    <w:name w:val="Párrafo de lista Car"/>
    <w:aliases w:val="Superíndice Car,Párrafo de lista SUBCAPITULO Car,Título 2. Car,TIT 2 IND Car,titulo 5 Car,List Car,ASPECTOS GENERALES Car,Iz - Párrafo de lista Car,Sivsa Parrafo Car,Titulo de Fígura Car,N° Car,NIVEL ONE Car,Cuadro 2-1 Car"/>
    <w:link w:val="Prrafodelista"/>
    <w:uiPriority w:val="34"/>
    <w:rsid w:val="00FD23BB"/>
  </w:style>
  <w:style w:type="paragraph" w:styleId="ndice1">
    <w:name w:val="index 1"/>
    <w:basedOn w:val="Normal"/>
    <w:next w:val="Normal"/>
    <w:semiHidden/>
    <w:rsid w:val="00EC4B97"/>
    <w:pPr>
      <w:tabs>
        <w:tab w:val="right" w:leader="dot" w:pos="9072"/>
      </w:tabs>
      <w:spacing w:after="0" w:line="240" w:lineRule="auto"/>
      <w:ind w:left="240" w:hanging="240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customStyle="1" w:styleId="paragraph">
    <w:name w:val="paragraph"/>
    <w:basedOn w:val="Normal"/>
    <w:uiPriority w:val="99"/>
    <w:rsid w:val="004E55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normaltextrun">
    <w:name w:val="normaltextrun"/>
    <w:rsid w:val="004E5551"/>
  </w:style>
  <w:style w:type="character" w:customStyle="1" w:styleId="eop">
    <w:name w:val="eop"/>
    <w:rsid w:val="004E5551"/>
  </w:style>
  <w:style w:type="character" w:customStyle="1" w:styleId="findhit">
    <w:name w:val="findhit"/>
    <w:rsid w:val="004E5551"/>
  </w:style>
  <w:style w:type="paragraph" w:styleId="Revisin">
    <w:name w:val="Revision"/>
    <w:hidden/>
    <w:uiPriority w:val="99"/>
    <w:semiHidden/>
    <w:rsid w:val="002F4B43"/>
    <w:pPr>
      <w:spacing w:after="0" w:line="240" w:lineRule="auto"/>
    </w:pPr>
  </w:style>
  <w:style w:type="character" w:customStyle="1" w:styleId="Cuerpodeltexto">
    <w:name w:val="Cuerpo del texto_"/>
    <w:link w:val="Cuerpodeltexto0"/>
    <w:rsid w:val="007A3DA3"/>
    <w:rPr>
      <w:rFonts w:cs="Calibri"/>
      <w:sz w:val="23"/>
      <w:szCs w:val="23"/>
      <w:shd w:val="clear" w:color="auto" w:fill="FFFFFF"/>
    </w:rPr>
  </w:style>
  <w:style w:type="paragraph" w:customStyle="1" w:styleId="Cuerpodeltexto0">
    <w:name w:val="Cuerpo del texto"/>
    <w:basedOn w:val="Normal"/>
    <w:link w:val="Cuerpodeltexto"/>
    <w:rsid w:val="007A3DA3"/>
    <w:pPr>
      <w:widowControl w:val="0"/>
      <w:shd w:val="clear" w:color="auto" w:fill="FFFFFF"/>
      <w:spacing w:after="1680" w:line="0" w:lineRule="atLeast"/>
      <w:ind w:hanging="360"/>
      <w:jc w:val="center"/>
    </w:pPr>
    <w:rPr>
      <w:rFonts w:cs="Calibri"/>
      <w:sz w:val="23"/>
      <w:szCs w:val="23"/>
    </w:rPr>
  </w:style>
  <w:style w:type="character" w:styleId="Mencinsinresolver">
    <w:name w:val="Unresolved Mention"/>
    <w:basedOn w:val="Fuentedeprrafopredeter"/>
    <w:uiPriority w:val="99"/>
    <w:semiHidden/>
    <w:unhideWhenUsed/>
    <w:rsid w:val="00882016"/>
    <w:rPr>
      <w:color w:val="605E5C"/>
      <w:shd w:val="clear" w:color="auto" w:fill="E1DFDD"/>
    </w:rPr>
  </w:style>
  <w:style w:type="table" w:customStyle="1" w:styleId="Tablaconcuadrcula4">
    <w:name w:val="Tabla con cuadrícula4"/>
    <w:basedOn w:val="Tablanormal"/>
    <w:next w:val="Tablaconcuadrcula"/>
    <w:uiPriority w:val="39"/>
    <w:rsid w:val="006C0867"/>
    <w:pPr>
      <w:spacing w:after="0" w:line="240" w:lineRule="auto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8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0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1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3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7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vadonga_ortiz\Documents\Plantillas%20personalizadas%20de%20Office\Modelo%20Hoja%20ITVAS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47C033C1CB12D458228B6006EBEA9D0" ma:contentTypeVersion="18" ma:contentTypeDescription="Crear nuevo documento." ma:contentTypeScope="" ma:versionID="3a13e206254a6e85a972ac2fbfc077b7">
  <xsd:schema xmlns:xsd="http://www.w3.org/2001/XMLSchema" xmlns:xs="http://www.w3.org/2001/XMLSchema" xmlns:p="http://schemas.microsoft.com/office/2006/metadata/properties" xmlns:ns2="52612967-f45a-4d12-8303-bc6afa15b42b" xmlns:ns3="3ef8eb09-eb59-473c-a16f-731d78dbd31b" targetNamespace="http://schemas.microsoft.com/office/2006/metadata/properties" ma:root="true" ma:fieldsID="e5feabc78cf858e7b9b76665d42a279e" ns2:_="" ns3:_="">
    <xsd:import namespace="52612967-f45a-4d12-8303-bc6afa15b42b"/>
    <xsd:import namespace="3ef8eb09-eb59-473c-a16f-731d78dbd3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612967-f45a-4d12-8303-bc6afa15b4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2bb3b80d-6304-447d-b5fb-0752f7799b1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f8eb09-eb59-473c-a16f-731d78dbd31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da093025-5920-4888-bfb1-386c967a4a85}" ma:internalName="TaxCatchAll" ma:showField="CatchAllData" ma:web="3ef8eb09-eb59-473c-a16f-731d78dbd31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2612967-f45a-4d12-8303-bc6afa15b42b">
      <Terms xmlns="http://schemas.microsoft.com/office/infopath/2007/PartnerControls"/>
    </lcf76f155ced4ddcb4097134ff3c332f>
    <TaxCatchAll xmlns="3ef8eb09-eb59-473c-a16f-731d78dbd31b" xsi:nil="true"/>
  </documentManagement>
</p:properties>
</file>

<file path=customXml/itemProps1.xml><?xml version="1.0" encoding="utf-8"?>
<ds:datastoreItem xmlns:ds="http://schemas.openxmlformats.org/officeDocument/2006/customXml" ds:itemID="{750B3743-79DE-4598-9144-0DA7A6E7C1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612967-f45a-4d12-8303-bc6afa15b42b"/>
    <ds:schemaRef ds:uri="3ef8eb09-eb59-473c-a16f-731d78dbd3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5A1000-F8E9-4331-B5A5-C79A66E06B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D0588DC-3DA4-4235-8900-F3655D9030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BDA4E1-65F4-4104-A318-AB6C9501A753}">
  <ds:schemaRefs>
    <ds:schemaRef ds:uri="http://schemas.microsoft.com/office/2006/metadata/properties"/>
    <ds:schemaRef ds:uri="http://schemas.microsoft.com/office/infopath/2007/PartnerControls"/>
    <ds:schemaRef ds:uri="52612967-f45a-4d12-8303-bc6afa15b42b"/>
    <ds:schemaRef ds:uri="3ef8eb09-eb59-473c-a16f-731d78dbd3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Hoja ITVASA</Template>
  <TotalTime>0</TotalTime>
  <Pages>1</Pages>
  <Words>118</Words>
  <Characters>654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VBPANAPS</dc:creator>
  <cp:lastModifiedBy>Abuin Bertran, Monica</cp:lastModifiedBy>
  <cp:revision>4</cp:revision>
  <cp:lastPrinted>2025-01-28T08:12:00Z</cp:lastPrinted>
  <dcterms:created xsi:type="dcterms:W3CDTF">2025-11-20T13:18:00Z</dcterms:created>
  <dcterms:modified xsi:type="dcterms:W3CDTF">2026-04-13T09:10:00Z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0x010100E47C033C1CB12D458228B6006EBEA9D0</vt:lpwstr>
  </property>
  <property fmtid="{D5CDD505-2E9C-101B-9397-08002B2CF9AE}" pid="3" name="MediaServiceImageTags">
    <vt:lpwstr/>
  </property>
</Properties>
</file>